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5458" w14:textId="18031228" w:rsidR="00C770F8" w:rsidRDefault="00DD0E89" w:rsidP="00DD0E89">
      <w:pPr>
        <w:jc w:val="right"/>
      </w:pPr>
      <w:r>
        <w:t xml:space="preserve">Załącznik nr </w:t>
      </w:r>
      <w:r w:rsidR="00B96DE4">
        <w:t>6</w:t>
      </w:r>
      <w:r>
        <w:t xml:space="preserve"> do Umowy nr </w:t>
      </w:r>
      <w:r w:rsidR="004E6E2F">
        <w:t>……………….</w:t>
      </w:r>
      <w:r w:rsidR="00E50FAC">
        <w:t>/3RBLog/12/202</w:t>
      </w:r>
      <w:r w:rsidR="00B96DE4">
        <w:t>6</w:t>
      </w:r>
    </w:p>
    <w:p w14:paraId="7CF97A9F" w14:textId="77777777" w:rsidR="00E50FAC" w:rsidRDefault="00E50FAC" w:rsidP="00DD0E89">
      <w:pPr>
        <w:jc w:val="right"/>
      </w:pPr>
    </w:p>
    <w:p w14:paraId="09E230FB" w14:textId="77777777" w:rsidR="00E50FAC" w:rsidRDefault="00E50FAC" w:rsidP="00DD0E89">
      <w:pPr>
        <w:jc w:val="right"/>
      </w:pPr>
    </w:p>
    <w:p w14:paraId="457DD38B" w14:textId="77777777" w:rsidR="00E50FAC" w:rsidRDefault="00E50FAC" w:rsidP="00DD0E89">
      <w:pPr>
        <w:jc w:val="right"/>
      </w:pPr>
    </w:p>
    <w:tbl>
      <w:tblPr>
        <w:tblW w:w="169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"/>
        <w:gridCol w:w="296"/>
        <w:gridCol w:w="318"/>
        <w:gridCol w:w="23"/>
        <w:gridCol w:w="441"/>
        <w:gridCol w:w="129"/>
        <w:gridCol w:w="4"/>
        <w:gridCol w:w="167"/>
        <w:gridCol w:w="240"/>
        <w:gridCol w:w="1"/>
        <w:gridCol w:w="21"/>
        <w:gridCol w:w="37"/>
        <w:gridCol w:w="107"/>
        <w:gridCol w:w="101"/>
        <w:gridCol w:w="28"/>
        <w:gridCol w:w="363"/>
        <w:gridCol w:w="317"/>
        <w:gridCol w:w="20"/>
        <w:gridCol w:w="104"/>
        <w:gridCol w:w="171"/>
        <w:gridCol w:w="2"/>
        <w:gridCol w:w="12"/>
        <w:gridCol w:w="43"/>
        <w:gridCol w:w="130"/>
        <w:gridCol w:w="31"/>
        <w:gridCol w:w="54"/>
        <w:gridCol w:w="25"/>
        <w:gridCol w:w="176"/>
        <w:gridCol w:w="10"/>
        <w:gridCol w:w="114"/>
        <w:gridCol w:w="20"/>
        <w:gridCol w:w="222"/>
        <w:gridCol w:w="25"/>
        <w:gridCol w:w="55"/>
        <w:gridCol w:w="82"/>
        <w:gridCol w:w="122"/>
        <w:gridCol w:w="25"/>
        <w:gridCol w:w="121"/>
        <w:gridCol w:w="233"/>
        <w:gridCol w:w="202"/>
        <w:gridCol w:w="56"/>
        <w:gridCol w:w="43"/>
        <w:gridCol w:w="9"/>
        <w:gridCol w:w="169"/>
        <w:gridCol w:w="70"/>
        <w:gridCol w:w="53"/>
        <w:gridCol w:w="91"/>
        <w:gridCol w:w="197"/>
        <w:gridCol w:w="13"/>
        <w:gridCol w:w="283"/>
        <w:gridCol w:w="23"/>
        <w:gridCol w:w="203"/>
        <w:gridCol w:w="14"/>
        <w:gridCol w:w="14"/>
        <w:gridCol w:w="65"/>
        <w:gridCol w:w="130"/>
        <w:gridCol w:w="117"/>
        <w:gridCol w:w="20"/>
        <w:gridCol w:w="212"/>
        <w:gridCol w:w="213"/>
        <w:gridCol w:w="263"/>
        <w:gridCol w:w="21"/>
        <w:gridCol w:w="278"/>
        <w:gridCol w:w="53"/>
        <w:gridCol w:w="236"/>
        <w:gridCol w:w="48"/>
        <w:gridCol w:w="62"/>
        <w:gridCol w:w="293"/>
        <w:gridCol w:w="22"/>
        <w:gridCol w:w="89"/>
        <w:gridCol w:w="172"/>
        <w:gridCol w:w="22"/>
        <w:gridCol w:w="235"/>
        <w:gridCol w:w="27"/>
        <w:gridCol w:w="8"/>
        <w:gridCol w:w="14"/>
        <w:gridCol w:w="45"/>
        <w:gridCol w:w="50"/>
        <w:gridCol w:w="166"/>
        <w:gridCol w:w="22"/>
        <w:gridCol w:w="332"/>
        <w:gridCol w:w="55"/>
        <w:gridCol w:w="220"/>
        <w:gridCol w:w="8"/>
        <w:gridCol w:w="217"/>
        <w:gridCol w:w="23"/>
        <w:gridCol w:w="279"/>
        <w:gridCol w:w="151"/>
        <w:gridCol w:w="232"/>
        <w:gridCol w:w="34"/>
        <w:gridCol w:w="19"/>
        <w:gridCol w:w="14"/>
        <w:gridCol w:w="98"/>
        <w:gridCol w:w="23"/>
        <w:gridCol w:w="257"/>
        <w:gridCol w:w="80"/>
        <w:gridCol w:w="62"/>
        <w:gridCol w:w="176"/>
        <w:gridCol w:w="111"/>
        <w:gridCol w:w="23"/>
        <w:gridCol w:w="176"/>
        <w:gridCol w:w="47"/>
        <w:gridCol w:w="34"/>
        <w:gridCol w:w="32"/>
        <w:gridCol w:w="331"/>
        <w:gridCol w:w="320"/>
        <w:gridCol w:w="24"/>
        <w:gridCol w:w="33"/>
        <w:gridCol w:w="82"/>
        <w:gridCol w:w="45"/>
        <w:gridCol w:w="70"/>
        <w:gridCol w:w="552"/>
        <w:gridCol w:w="95"/>
        <w:gridCol w:w="247"/>
        <w:gridCol w:w="431"/>
        <w:gridCol w:w="21"/>
        <w:gridCol w:w="433"/>
        <w:gridCol w:w="156"/>
        <w:gridCol w:w="8"/>
        <w:gridCol w:w="288"/>
        <w:gridCol w:w="829"/>
        <w:gridCol w:w="425"/>
        <w:gridCol w:w="292"/>
        <w:gridCol w:w="114"/>
        <w:gridCol w:w="45"/>
        <w:gridCol w:w="689"/>
        <w:gridCol w:w="23"/>
      </w:tblGrid>
      <w:tr w:rsidR="002809C4" w14:paraId="04FB58B4" w14:textId="77777777" w:rsidTr="004C65BF">
        <w:trPr>
          <w:gridAfter w:val="4"/>
          <w:wAfter w:w="848" w:type="dxa"/>
        </w:trPr>
        <w:tc>
          <w:tcPr>
            <w:tcW w:w="2740" w:type="dxa"/>
            <w:gridSpan w:val="19"/>
            <w:vAlign w:val="center"/>
          </w:tcPr>
          <w:p w14:paraId="0729447B" w14:textId="77777777" w:rsidR="002809C4" w:rsidRDefault="002809C4" w:rsidP="002809C4">
            <w:pPr>
              <w:jc w:val="center"/>
            </w:pPr>
            <w:r>
              <w:t>„</w:t>
            </w:r>
            <w:r w:rsidRPr="00FB4E33">
              <w:rPr>
                <w:sz w:val="22"/>
                <w:szCs w:val="22"/>
              </w:rPr>
              <w:t>ZATWIERDZAM</w:t>
            </w:r>
            <w:r>
              <w:t>”</w:t>
            </w:r>
          </w:p>
        </w:tc>
        <w:tc>
          <w:tcPr>
            <w:tcW w:w="1440" w:type="dxa"/>
            <w:gridSpan w:val="19"/>
            <w:vAlign w:val="center"/>
          </w:tcPr>
          <w:p w14:paraId="5534D303" w14:textId="77777777" w:rsidR="002809C4" w:rsidRDefault="002809C4" w:rsidP="002809C4"/>
          <w:p w14:paraId="668FF9FF" w14:textId="77777777" w:rsidR="002809C4" w:rsidRDefault="002809C4" w:rsidP="002809C4">
            <w:pPr>
              <w:jc w:val="center"/>
            </w:pPr>
            <w:r>
              <w:t xml:space="preserve">                                          </w:t>
            </w:r>
          </w:p>
        </w:tc>
        <w:tc>
          <w:tcPr>
            <w:tcW w:w="6660" w:type="dxa"/>
            <w:gridSpan w:val="59"/>
            <w:vAlign w:val="center"/>
          </w:tcPr>
          <w:p w14:paraId="3C7698A8" w14:textId="77777777" w:rsidR="002809C4" w:rsidRPr="00BA441A" w:rsidRDefault="002809C4" w:rsidP="00B82142">
            <w:pPr>
              <w:pStyle w:val="Nagwek1"/>
              <w:ind w:right="-452" w:firstLine="142"/>
              <w:jc w:val="left"/>
              <w:rPr>
                <w:sz w:val="22"/>
                <w:szCs w:val="22"/>
              </w:rPr>
            </w:pPr>
            <w:r w:rsidRPr="00BA441A">
              <w:rPr>
                <w:sz w:val="22"/>
                <w:szCs w:val="22"/>
              </w:rPr>
              <w:t xml:space="preserve">PROTOKÓŁ PRZYJĘCIA–PRZEKAZANIA </w:t>
            </w:r>
            <w:r w:rsidR="00FF6AED">
              <w:rPr>
                <w:sz w:val="22"/>
                <w:szCs w:val="22"/>
              </w:rPr>
              <w:t xml:space="preserve">NR </w:t>
            </w:r>
            <w:r w:rsidR="00B82142">
              <w:rPr>
                <w:sz w:val="22"/>
                <w:szCs w:val="22"/>
              </w:rPr>
              <w:t>......................</w:t>
            </w:r>
          </w:p>
        </w:tc>
        <w:tc>
          <w:tcPr>
            <w:tcW w:w="176" w:type="dxa"/>
            <w:vAlign w:val="center"/>
          </w:tcPr>
          <w:p w14:paraId="2CCB49E3" w14:textId="77777777" w:rsidR="002809C4" w:rsidRDefault="002809C4" w:rsidP="002809C4">
            <w:pPr>
              <w:jc w:val="center"/>
            </w:pPr>
          </w:p>
        </w:tc>
        <w:tc>
          <w:tcPr>
            <w:tcW w:w="2222" w:type="dxa"/>
            <w:gridSpan w:val="16"/>
            <w:vAlign w:val="center"/>
          </w:tcPr>
          <w:p w14:paraId="0DDE4FAD" w14:textId="77777777" w:rsidR="002809C4" w:rsidRDefault="002809C4" w:rsidP="002809C4"/>
        </w:tc>
        <w:tc>
          <w:tcPr>
            <w:tcW w:w="1049" w:type="dxa"/>
            <w:gridSpan w:val="5"/>
            <w:vAlign w:val="center"/>
          </w:tcPr>
          <w:p w14:paraId="24A35AE5" w14:textId="77777777" w:rsidR="002809C4" w:rsidRDefault="002809C4" w:rsidP="002809C4">
            <w:pPr>
              <w:jc w:val="center"/>
              <w:rPr>
                <w:sz w:val="16"/>
                <w:u w:val="single"/>
              </w:rPr>
            </w:pPr>
          </w:p>
        </w:tc>
        <w:tc>
          <w:tcPr>
            <w:tcW w:w="288" w:type="dxa"/>
            <w:vAlign w:val="center"/>
          </w:tcPr>
          <w:p w14:paraId="29E2BBC4" w14:textId="77777777" w:rsidR="002809C4" w:rsidRDefault="002809C4" w:rsidP="002809C4">
            <w:pPr>
              <w:jc w:val="center"/>
            </w:pPr>
          </w:p>
        </w:tc>
        <w:tc>
          <w:tcPr>
            <w:tcW w:w="15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4A06FF" w14:textId="77777777" w:rsidR="002809C4" w:rsidRPr="00F279CD" w:rsidRDefault="002809C4" w:rsidP="002809C4">
            <w:pPr>
              <w:pStyle w:val="Nagwek2"/>
              <w:rPr>
                <w:sz w:val="24"/>
                <w:szCs w:val="24"/>
                <w:u w:val="single"/>
              </w:rPr>
            </w:pPr>
            <w:r w:rsidRPr="00F279CD">
              <w:rPr>
                <w:sz w:val="24"/>
                <w:szCs w:val="24"/>
                <w:u w:val="single"/>
              </w:rPr>
              <w:t>Gm-20</w:t>
            </w:r>
          </w:p>
        </w:tc>
      </w:tr>
      <w:tr w:rsidR="002809C4" w14:paraId="5B24AFBF" w14:textId="77777777" w:rsidTr="006B41D5">
        <w:trPr>
          <w:gridAfter w:val="4"/>
          <w:wAfter w:w="848" w:type="dxa"/>
          <w:cantSplit/>
        </w:trPr>
        <w:tc>
          <w:tcPr>
            <w:tcW w:w="2740" w:type="dxa"/>
            <w:gridSpan w:val="19"/>
            <w:tcBorders>
              <w:bottom w:val="dotted" w:sz="12" w:space="0" w:color="auto"/>
            </w:tcBorders>
            <w:vAlign w:val="center"/>
          </w:tcPr>
          <w:p w14:paraId="3986B2CE" w14:textId="77777777" w:rsidR="002809C4" w:rsidRDefault="002809C4" w:rsidP="002809C4">
            <w:pPr>
              <w:jc w:val="center"/>
            </w:pPr>
          </w:p>
        </w:tc>
        <w:tc>
          <w:tcPr>
            <w:tcW w:w="1090" w:type="dxa"/>
            <w:gridSpan w:val="15"/>
            <w:vAlign w:val="center"/>
          </w:tcPr>
          <w:p w14:paraId="7F865243" w14:textId="77777777" w:rsidR="002809C4" w:rsidRDefault="002809C4" w:rsidP="002809C4"/>
        </w:tc>
        <w:tc>
          <w:tcPr>
            <w:tcW w:w="1995" w:type="dxa"/>
            <w:gridSpan w:val="18"/>
            <w:vAlign w:val="bottom"/>
          </w:tcPr>
          <w:p w14:paraId="5F0ED4D7" w14:textId="77777777" w:rsidR="002809C4" w:rsidRDefault="002809C4" w:rsidP="002809C4">
            <w:pPr>
              <w:pStyle w:val="Adreszwrotnynakopercie"/>
            </w:pPr>
            <w:r>
              <w:t xml:space="preserve">SPORZĄDZONY W   </w:t>
            </w:r>
          </w:p>
        </w:tc>
        <w:tc>
          <w:tcPr>
            <w:tcW w:w="2723" w:type="dxa"/>
            <w:gridSpan w:val="26"/>
            <w:tcBorders>
              <w:bottom w:val="dotted" w:sz="12" w:space="0" w:color="auto"/>
            </w:tcBorders>
            <w:vAlign w:val="bottom"/>
          </w:tcPr>
          <w:p w14:paraId="570829B9" w14:textId="77777777" w:rsidR="002809C4" w:rsidRDefault="002809C4" w:rsidP="00B82142">
            <w:pPr>
              <w:jc w:val="center"/>
              <w:rPr>
                <w:sz w:val="20"/>
              </w:rPr>
            </w:pPr>
          </w:p>
        </w:tc>
        <w:tc>
          <w:tcPr>
            <w:tcW w:w="575" w:type="dxa"/>
            <w:gridSpan w:val="4"/>
            <w:vAlign w:val="center"/>
          </w:tcPr>
          <w:p w14:paraId="6F359471" w14:textId="77777777" w:rsidR="002809C4" w:rsidRDefault="002809C4" w:rsidP="002809C4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dnia</w:t>
            </w:r>
          </w:p>
        </w:tc>
        <w:tc>
          <w:tcPr>
            <w:tcW w:w="2004" w:type="dxa"/>
            <w:gridSpan w:val="17"/>
            <w:tcBorders>
              <w:bottom w:val="dotted" w:sz="12" w:space="0" w:color="auto"/>
            </w:tcBorders>
            <w:vAlign w:val="bottom"/>
          </w:tcPr>
          <w:p w14:paraId="758CA504" w14:textId="77777777" w:rsidR="002809C4" w:rsidRDefault="002809C4" w:rsidP="009359A4">
            <w:pPr>
              <w:rPr>
                <w:sz w:val="20"/>
              </w:rPr>
            </w:pPr>
          </w:p>
        </w:tc>
        <w:tc>
          <w:tcPr>
            <w:tcW w:w="280" w:type="dxa"/>
            <w:gridSpan w:val="4"/>
            <w:vAlign w:val="bottom"/>
          </w:tcPr>
          <w:p w14:paraId="2FA36EEF" w14:textId="77777777" w:rsidR="002809C4" w:rsidRDefault="002809C4" w:rsidP="002809C4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707" w:type="dxa"/>
            <w:gridSpan w:val="4"/>
            <w:tcBorders>
              <w:bottom w:val="dotted" w:sz="12" w:space="0" w:color="auto"/>
            </w:tcBorders>
            <w:vAlign w:val="bottom"/>
          </w:tcPr>
          <w:p w14:paraId="2BE390A1" w14:textId="77777777" w:rsidR="002809C4" w:rsidRDefault="002809C4" w:rsidP="002809C4">
            <w:pPr>
              <w:rPr>
                <w:sz w:val="20"/>
              </w:rPr>
            </w:pPr>
          </w:p>
        </w:tc>
        <w:tc>
          <w:tcPr>
            <w:tcW w:w="4007" w:type="dxa"/>
            <w:gridSpan w:val="16"/>
            <w:vAlign w:val="bottom"/>
          </w:tcPr>
          <w:p w14:paraId="5430471B" w14:textId="77777777" w:rsidR="002809C4" w:rsidRDefault="002809C4" w:rsidP="002809C4">
            <w:pPr>
              <w:rPr>
                <w:sz w:val="20"/>
              </w:rPr>
            </w:pPr>
          </w:p>
        </w:tc>
      </w:tr>
      <w:tr w:rsidR="002809C4" w14:paraId="529A478C" w14:textId="77777777" w:rsidTr="004C65BF">
        <w:trPr>
          <w:gridAfter w:val="4"/>
          <w:wAfter w:w="848" w:type="dxa"/>
        </w:trPr>
        <w:tc>
          <w:tcPr>
            <w:tcW w:w="2740" w:type="dxa"/>
            <w:gridSpan w:val="19"/>
            <w:vAlign w:val="center"/>
          </w:tcPr>
          <w:p w14:paraId="29772388" w14:textId="77777777" w:rsidR="002809C4" w:rsidRDefault="002809C4" w:rsidP="002809C4">
            <w:pPr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(podpis dowódcy lub szefa)</w:t>
            </w:r>
          </w:p>
        </w:tc>
        <w:tc>
          <w:tcPr>
            <w:tcW w:w="1440" w:type="dxa"/>
            <w:gridSpan w:val="19"/>
            <w:vAlign w:val="center"/>
          </w:tcPr>
          <w:p w14:paraId="5A9AD685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6660" w:type="dxa"/>
            <w:gridSpan w:val="59"/>
            <w:vAlign w:val="center"/>
          </w:tcPr>
          <w:p w14:paraId="01249C6A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176" w:type="dxa"/>
            <w:vAlign w:val="center"/>
          </w:tcPr>
          <w:p w14:paraId="749137CA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2222" w:type="dxa"/>
            <w:gridSpan w:val="16"/>
            <w:vAlign w:val="center"/>
          </w:tcPr>
          <w:p w14:paraId="021643D0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431" w:type="dxa"/>
            <w:vAlign w:val="center"/>
          </w:tcPr>
          <w:p w14:paraId="2B343225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906" w:type="dxa"/>
            <w:gridSpan w:val="5"/>
            <w:vAlign w:val="center"/>
          </w:tcPr>
          <w:p w14:paraId="0C747609" w14:textId="77777777" w:rsidR="002809C4" w:rsidRPr="00F279CD" w:rsidRDefault="002809C4" w:rsidP="002809C4">
            <w:pPr>
              <w:pStyle w:val="Nagwek3"/>
              <w:ind w:right="-1063"/>
              <w:jc w:val="left"/>
              <w:rPr>
                <w:sz w:val="20"/>
              </w:rPr>
            </w:pPr>
            <w:r w:rsidRPr="00F279CD">
              <w:rPr>
                <w:sz w:val="20"/>
              </w:rPr>
              <w:t>Egz. nr</w:t>
            </w:r>
          </w:p>
        </w:tc>
        <w:tc>
          <w:tcPr>
            <w:tcW w:w="1546" w:type="dxa"/>
            <w:gridSpan w:val="3"/>
            <w:tcBorders>
              <w:bottom w:val="dotted" w:sz="12" w:space="0" w:color="auto"/>
            </w:tcBorders>
            <w:vAlign w:val="bottom"/>
          </w:tcPr>
          <w:p w14:paraId="6AE0F169" w14:textId="77777777" w:rsidR="002809C4" w:rsidRDefault="002809C4" w:rsidP="002809C4">
            <w:pPr>
              <w:ind w:right="-343"/>
              <w:rPr>
                <w:sz w:val="16"/>
              </w:rPr>
            </w:pPr>
          </w:p>
        </w:tc>
      </w:tr>
      <w:tr w:rsidR="002809C4" w14:paraId="1C5732B6" w14:textId="77777777" w:rsidTr="004C65BF">
        <w:trPr>
          <w:gridAfter w:val="4"/>
          <w:wAfter w:w="848" w:type="dxa"/>
          <w:cantSplit/>
        </w:trPr>
        <w:tc>
          <w:tcPr>
            <w:tcW w:w="637" w:type="dxa"/>
            <w:gridSpan w:val="3"/>
            <w:vAlign w:val="center"/>
          </w:tcPr>
          <w:p w14:paraId="03B7B030" w14:textId="77777777" w:rsidR="002809C4" w:rsidRDefault="002809C4" w:rsidP="002809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1979" w:type="dxa"/>
            <w:gridSpan w:val="14"/>
            <w:tcBorders>
              <w:bottom w:val="dotted" w:sz="12" w:space="0" w:color="auto"/>
            </w:tcBorders>
            <w:vAlign w:val="center"/>
          </w:tcPr>
          <w:p w14:paraId="38EECB40" w14:textId="77777777" w:rsidR="002809C4" w:rsidRDefault="002809C4" w:rsidP="002809C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15"/>
            <w:vAlign w:val="center"/>
          </w:tcPr>
          <w:p w14:paraId="3BF8175D" w14:textId="77777777" w:rsidR="002809C4" w:rsidRDefault="002809C4" w:rsidP="002809C4">
            <w:pPr>
              <w:pStyle w:val="Adreszwrotnynakopercie"/>
            </w:pPr>
          </w:p>
        </w:tc>
        <w:tc>
          <w:tcPr>
            <w:tcW w:w="921" w:type="dxa"/>
            <w:gridSpan w:val="9"/>
            <w:vAlign w:val="center"/>
          </w:tcPr>
          <w:p w14:paraId="37A51EB5" w14:textId="77777777" w:rsidR="002809C4" w:rsidRDefault="002809C4" w:rsidP="002809C4">
            <w:pPr>
              <w:pStyle w:val="Adreszwrotnynakopercie"/>
            </w:pPr>
            <w:r>
              <w:t>PRZEZ</w:t>
            </w:r>
          </w:p>
        </w:tc>
        <w:tc>
          <w:tcPr>
            <w:tcW w:w="7558" w:type="dxa"/>
            <w:gridSpan w:val="68"/>
            <w:tcBorders>
              <w:bottom w:val="dotted" w:sz="12" w:space="0" w:color="auto"/>
            </w:tcBorders>
            <w:vAlign w:val="center"/>
          </w:tcPr>
          <w:p w14:paraId="5497CA03" w14:textId="77777777" w:rsidR="002809C4" w:rsidRDefault="002809C4" w:rsidP="008F0D28">
            <w:pPr>
              <w:rPr>
                <w:sz w:val="20"/>
              </w:rPr>
            </w:pPr>
          </w:p>
        </w:tc>
        <w:tc>
          <w:tcPr>
            <w:tcW w:w="3892" w:type="dxa"/>
            <w:gridSpan w:val="14"/>
            <w:vAlign w:val="center"/>
          </w:tcPr>
          <w:p w14:paraId="5E2DC123" w14:textId="77777777" w:rsidR="002809C4" w:rsidRDefault="002809C4" w:rsidP="002809C4">
            <w:pPr>
              <w:jc w:val="center"/>
              <w:rPr>
                <w:sz w:val="20"/>
              </w:rPr>
            </w:pPr>
          </w:p>
        </w:tc>
      </w:tr>
      <w:tr w:rsidR="002809C4" w14:paraId="0F797C90" w14:textId="77777777" w:rsidTr="004C65BF">
        <w:trPr>
          <w:gridAfter w:val="1"/>
          <w:cantSplit/>
        </w:trPr>
        <w:tc>
          <w:tcPr>
            <w:tcW w:w="637" w:type="dxa"/>
            <w:gridSpan w:val="3"/>
            <w:vAlign w:val="center"/>
          </w:tcPr>
          <w:p w14:paraId="58411F2C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1026" w:type="dxa"/>
            <w:gridSpan w:val="8"/>
            <w:vAlign w:val="center"/>
          </w:tcPr>
          <w:p w14:paraId="5555B785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4385" w:type="dxa"/>
            <w:gridSpan w:val="45"/>
            <w:vAlign w:val="center"/>
          </w:tcPr>
          <w:p w14:paraId="546E4FAB" w14:textId="77777777" w:rsidR="002809C4" w:rsidRDefault="002809C4" w:rsidP="002809C4">
            <w:pPr>
              <w:rPr>
                <w:sz w:val="12"/>
              </w:rPr>
            </w:pPr>
          </w:p>
        </w:tc>
        <w:tc>
          <w:tcPr>
            <w:tcW w:w="2099" w:type="dxa"/>
            <w:gridSpan w:val="15"/>
            <w:vAlign w:val="center"/>
          </w:tcPr>
          <w:p w14:paraId="26F3319C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284" w:type="dxa"/>
            <w:gridSpan w:val="3"/>
            <w:vAlign w:val="center"/>
          </w:tcPr>
          <w:p w14:paraId="5AC2E305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2976" w:type="dxa"/>
            <w:gridSpan w:val="29"/>
            <w:vAlign w:val="center"/>
          </w:tcPr>
          <w:p w14:paraId="018C1D3F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2872" w:type="dxa"/>
            <w:gridSpan w:val="15"/>
            <w:vAlign w:val="center"/>
          </w:tcPr>
          <w:p w14:paraId="774AB8F9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  <w:tc>
          <w:tcPr>
            <w:tcW w:w="2690" w:type="dxa"/>
            <w:gridSpan w:val="8"/>
            <w:vAlign w:val="center"/>
          </w:tcPr>
          <w:p w14:paraId="08A7266B" w14:textId="77777777" w:rsidR="002809C4" w:rsidRDefault="002809C4" w:rsidP="002809C4">
            <w:pPr>
              <w:jc w:val="center"/>
              <w:rPr>
                <w:sz w:val="12"/>
              </w:rPr>
            </w:pPr>
          </w:p>
        </w:tc>
      </w:tr>
      <w:tr w:rsidR="002809C4" w14:paraId="353D4477" w14:textId="77777777" w:rsidTr="004C65BF">
        <w:trPr>
          <w:gridAfter w:val="4"/>
          <w:wAfter w:w="848" w:type="dxa"/>
          <w:cantSplit/>
        </w:trPr>
        <w:tc>
          <w:tcPr>
            <w:tcW w:w="1663" w:type="dxa"/>
            <w:gridSpan w:val="11"/>
            <w:vAlign w:val="center"/>
          </w:tcPr>
          <w:p w14:paraId="42AC61CD" w14:textId="77777777" w:rsidR="002809C4" w:rsidRDefault="002809C4" w:rsidP="002809C4">
            <w:pPr>
              <w:rPr>
                <w:sz w:val="20"/>
              </w:rPr>
            </w:pPr>
            <w:r>
              <w:rPr>
                <w:sz w:val="20"/>
              </w:rPr>
              <w:t>Na podstawie:</w:t>
            </w:r>
            <w:r w:rsidR="00BE7EC4">
              <w:rPr>
                <w:sz w:val="20"/>
              </w:rPr>
              <w:t xml:space="preserve"> </w:t>
            </w:r>
          </w:p>
        </w:tc>
        <w:tc>
          <w:tcPr>
            <w:tcW w:w="10427" w:type="dxa"/>
            <w:gridSpan w:val="95"/>
            <w:tcBorders>
              <w:bottom w:val="dotted" w:sz="12" w:space="0" w:color="auto"/>
            </w:tcBorders>
            <w:vAlign w:val="center"/>
          </w:tcPr>
          <w:p w14:paraId="6A30C5DE" w14:textId="77777777" w:rsidR="002809C4" w:rsidRPr="006B41D5" w:rsidRDefault="002809C4" w:rsidP="005720C2">
            <w:pPr>
              <w:pStyle w:val="Adreszwrotnynakopercie"/>
              <w:jc w:val="both"/>
            </w:pPr>
          </w:p>
        </w:tc>
        <w:tc>
          <w:tcPr>
            <w:tcW w:w="4031" w:type="dxa"/>
            <w:gridSpan w:val="17"/>
            <w:vAlign w:val="center"/>
          </w:tcPr>
          <w:p w14:paraId="6C23D207" w14:textId="77777777" w:rsidR="002809C4" w:rsidRDefault="002809C4" w:rsidP="00460CF7">
            <w:pPr>
              <w:jc w:val="right"/>
              <w:rPr>
                <w:sz w:val="20"/>
              </w:rPr>
            </w:pPr>
            <w:r>
              <w:rPr>
                <w:sz w:val="20"/>
              </w:rPr>
              <w:t>dokonano przyjęcia – przekazania sprzętu</w:t>
            </w:r>
          </w:p>
        </w:tc>
      </w:tr>
      <w:tr w:rsidR="002809C4" w14:paraId="446F9E63" w14:textId="77777777" w:rsidTr="004C65BF">
        <w:trPr>
          <w:gridAfter w:val="4"/>
          <w:wAfter w:w="848" w:type="dxa"/>
          <w:cantSplit/>
        </w:trPr>
        <w:tc>
          <w:tcPr>
            <w:tcW w:w="16121" w:type="dxa"/>
            <w:gridSpan w:val="123"/>
            <w:vAlign w:val="center"/>
          </w:tcPr>
          <w:p w14:paraId="0A784EB1" w14:textId="77777777" w:rsidR="002809C4" w:rsidRDefault="002809C4" w:rsidP="002809C4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                           (nazwa, numer i data dokumentu)</w:t>
            </w:r>
          </w:p>
        </w:tc>
      </w:tr>
      <w:tr w:rsidR="002809C4" w14:paraId="7325CE1D" w14:textId="77777777" w:rsidTr="004C65BF">
        <w:trPr>
          <w:gridAfter w:val="4"/>
          <w:wAfter w:w="848" w:type="dxa"/>
          <w:cantSplit/>
        </w:trPr>
        <w:tc>
          <w:tcPr>
            <w:tcW w:w="1663" w:type="dxa"/>
            <w:gridSpan w:val="11"/>
            <w:vAlign w:val="center"/>
          </w:tcPr>
          <w:p w14:paraId="091C1DC0" w14:textId="77777777" w:rsidR="002809C4" w:rsidRDefault="002809C4" w:rsidP="002809C4">
            <w:pPr>
              <w:rPr>
                <w:sz w:val="12"/>
              </w:rPr>
            </w:pPr>
          </w:p>
        </w:tc>
        <w:tc>
          <w:tcPr>
            <w:tcW w:w="10427" w:type="dxa"/>
            <w:gridSpan w:val="95"/>
            <w:vAlign w:val="center"/>
          </w:tcPr>
          <w:p w14:paraId="16AE03CD" w14:textId="77777777" w:rsidR="002809C4" w:rsidRDefault="002809C4" w:rsidP="002809C4">
            <w:pPr>
              <w:rPr>
                <w:sz w:val="12"/>
              </w:rPr>
            </w:pPr>
          </w:p>
        </w:tc>
        <w:tc>
          <w:tcPr>
            <w:tcW w:w="4031" w:type="dxa"/>
            <w:gridSpan w:val="17"/>
            <w:vAlign w:val="center"/>
          </w:tcPr>
          <w:p w14:paraId="2CD49A07" w14:textId="77777777" w:rsidR="002809C4" w:rsidRDefault="002809C4" w:rsidP="002809C4">
            <w:pPr>
              <w:jc w:val="right"/>
              <w:rPr>
                <w:sz w:val="12"/>
              </w:rPr>
            </w:pPr>
          </w:p>
        </w:tc>
      </w:tr>
      <w:tr w:rsidR="002809C4" w14:paraId="55C4CC06" w14:textId="77777777" w:rsidTr="006B41D5">
        <w:trPr>
          <w:gridAfter w:val="4"/>
          <w:wAfter w:w="848" w:type="dxa"/>
          <w:cantSplit/>
        </w:trPr>
        <w:tc>
          <w:tcPr>
            <w:tcW w:w="3098" w:type="dxa"/>
            <w:gridSpan w:val="24"/>
            <w:vAlign w:val="center"/>
          </w:tcPr>
          <w:p w14:paraId="0C612AFF" w14:textId="77777777" w:rsidR="002809C4" w:rsidRDefault="00460CF7" w:rsidP="002809C4">
            <w:pPr>
              <w:pStyle w:val="Adreszwrotnynakopercie"/>
            </w:pPr>
            <w:r>
              <w:t>(materiału, urządzenia) od:</w:t>
            </w:r>
          </w:p>
        </w:tc>
        <w:tc>
          <w:tcPr>
            <w:tcW w:w="7600" w:type="dxa"/>
            <w:gridSpan w:val="71"/>
            <w:vAlign w:val="center"/>
          </w:tcPr>
          <w:p w14:paraId="06BB20E1" w14:textId="77777777" w:rsidR="002809C4" w:rsidRPr="00D14B71" w:rsidRDefault="005720C2" w:rsidP="00B82142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</w:p>
        </w:tc>
        <w:tc>
          <w:tcPr>
            <w:tcW w:w="429" w:type="dxa"/>
            <w:gridSpan w:val="4"/>
            <w:vAlign w:val="center"/>
          </w:tcPr>
          <w:p w14:paraId="53E8F99B" w14:textId="77777777" w:rsidR="002809C4" w:rsidRPr="00D14B71" w:rsidRDefault="002809C4" w:rsidP="002809C4">
            <w:pPr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2BBC8D0C" w14:textId="77777777" w:rsidR="002809C4" w:rsidRPr="00D14B71" w:rsidRDefault="002809C4" w:rsidP="002809C4">
            <w:pPr>
              <w:jc w:val="center"/>
              <w:rPr>
                <w:sz w:val="20"/>
              </w:rPr>
            </w:pPr>
          </w:p>
        </w:tc>
        <w:tc>
          <w:tcPr>
            <w:tcW w:w="4748" w:type="dxa"/>
            <w:gridSpan w:val="21"/>
            <w:vAlign w:val="center"/>
          </w:tcPr>
          <w:p w14:paraId="7B7BC1C0" w14:textId="77777777" w:rsidR="002809C4" w:rsidRDefault="002809C4" w:rsidP="002809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Stopnie i nazwiska członków komisji</w:t>
            </w:r>
          </w:p>
        </w:tc>
      </w:tr>
      <w:tr w:rsidR="002809C4" w14:paraId="0D8A1EE6" w14:textId="77777777" w:rsidTr="006B41D5">
        <w:trPr>
          <w:gridAfter w:val="4"/>
          <w:wAfter w:w="848" w:type="dxa"/>
          <w:cantSplit/>
        </w:trPr>
        <w:tc>
          <w:tcPr>
            <w:tcW w:w="10698" w:type="dxa"/>
            <w:gridSpan w:val="95"/>
            <w:tcBorders>
              <w:bottom w:val="dotted" w:sz="12" w:space="0" w:color="auto"/>
            </w:tcBorders>
            <w:vAlign w:val="center"/>
          </w:tcPr>
          <w:p w14:paraId="79D3E3F5" w14:textId="77777777" w:rsidR="002809C4" w:rsidRDefault="002809C4" w:rsidP="002809C4">
            <w:pPr>
              <w:jc w:val="center"/>
              <w:rPr>
                <w:sz w:val="20"/>
              </w:rPr>
            </w:pPr>
          </w:p>
        </w:tc>
        <w:tc>
          <w:tcPr>
            <w:tcW w:w="429" w:type="dxa"/>
            <w:gridSpan w:val="4"/>
            <w:vAlign w:val="center"/>
          </w:tcPr>
          <w:p w14:paraId="50DD2FC7" w14:textId="77777777" w:rsidR="002809C4" w:rsidRDefault="002809C4" w:rsidP="002809C4">
            <w:pPr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507ED636" w14:textId="77777777" w:rsidR="002809C4" w:rsidRDefault="002809C4" w:rsidP="002809C4">
            <w:pPr>
              <w:rPr>
                <w:sz w:val="20"/>
              </w:rPr>
            </w:pPr>
          </w:p>
        </w:tc>
        <w:tc>
          <w:tcPr>
            <w:tcW w:w="4748" w:type="dxa"/>
            <w:gridSpan w:val="21"/>
            <w:vAlign w:val="center"/>
          </w:tcPr>
          <w:p w14:paraId="2CECA531" w14:textId="77777777" w:rsidR="002809C4" w:rsidRDefault="002809C4" w:rsidP="002809C4">
            <w:pPr>
              <w:jc w:val="right"/>
              <w:rPr>
                <w:sz w:val="20"/>
              </w:rPr>
            </w:pPr>
          </w:p>
        </w:tc>
      </w:tr>
      <w:tr w:rsidR="002809C4" w14:paraId="63332540" w14:textId="77777777" w:rsidTr="006B41D5">
        <w:trPr>
          <w:gridAfter w:val="4"/>
          <w:wAfter w:w="848" w:type="dxa"/>
          <w:cantSplit/>
          <w:trHeight w:val="51"/>
        </w:trPr>
        <w:tc>
          <w:tcPr>
            <w:tcW w:w="10698" w:type="dxa"/>
            <w:gridSpan w:val="95"/>
            <w:vAlign w:val="center"/>
          </w:tcPr>
          <w:p w14:paraId="06D005B8" w14:textId="77777777" w:rsidR="002809C4" w:rsidRDefault="002809C4" w:rsidP="00460CF7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                                          </w:t>
            </w:r>
            <w:r w:rsidR="00460CF7">
              <w:rPr>
                <w:sz w:val="16"/>
              </w:rPr>
              <w:t xml:space="preserve">                      </w:t>
            </w:r>
            <w:r>
              <w:rPr>
                <w:sz w:val="16"/>
              </w:rPr>
              <w:t>(nazwa dostawcy)</w:t>
            </w:r>
          </w:p>
        </w:tc>
        <w:tc>
          <w:tcPr>
            <w:tcW w:w="429" w:type="dxa"/>
            <w:gridSpan w:val="4"/>
            <w:vAlign w:val="center"/>
          </w:tcPr>
          <w:p w14:paraId="7578251A" w14:textId="77777777" w:rsidR="002809C4" w:rsidRDefault="002809C4" w:rsidP="002809C4">
            <w:pPr>
              <w:jc w:val="right"/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1D345EAB" w14:textId="77777777" w:rsidR="002809C4" w:rsidRDefault="002809C4" w:rsidP="002809C4">
            <w:pPr>
              <w:rPr>
                <w:sz w:val="20"/>
              </w:rPr>
            </w:pPr>
          </w:p>
        </w:tc>
        <w:tc>
          <w:tcPr>
            <w:tcW w:w="4748" w:type="dxa"/>
            <w:gridSpan w:val="21"/>
            <w:vAlign w:val="center"/>
          </w:tcPr>
          <w:p w14:paraId="7D208249" w14:textId="77777777" w:rsidR="002809C4" w:rsidRDefault="002809C4" w:rsidP="005720C2">
            <w:pPr>
              <w:rPr>
                <w:sz w:val="20"/>
              </w:rPr>
            </w:pPr>
          </w:p>
        </w:tc>
      </w:tr>
      <w:tr w:rsidR="002809C4" w14:paraId="04873EDA" w14:textId="77777777" w:rsidTr="006B41D5">
        <w:trPr>
          <w:gridAfter w:val="4"/>
          <w:wAfter w:w="848" w:type="dxa"/>
          <w:cantSplit/>
        </w:trPr>
        <w:tc>
          <w:tcPr>
            <w:tcW w:w="1230" w:type="dxa"/>
            <w:gridSpan w:val="6"/>
            <w:vAlign w:val="center"/>
          </w:tcPr>
          <w:p w14:paraId="3C28F678" w14:textId="77777777" w:rsidR="002809C4" w:rsidRDefault="002809C4" w:rsidP="002809C4">
            <w:pPr>
              <w:rPr>
                <w:sz w:val="20"/>
              </w:rPr>
            </w:pPr>
            <w:r>
              <w:rPr>
                <w:sz w:val="20"/>
              </w:rPr>
              <w:t xml:space="preserve">Transport </w:t>
            </w:r>
          </w:p>
        </w:tc>
        <w:tc>
          <w:tcPr>
            <w:tcW w:w="9468" w:type="dxa"/>
            <w:gridSpan w:val="89"/>
            <w:tcBorders>
              <w:bottom w:val="dotted" w:sz="12" w:space="0" w:color="auto"/>
            </w:tcBorders>
            <w:vAlign w:val="center"/>
          </w:tcPr>
          <w:p w14:paraId="0A843ADB" w14:textId="77777777" w:rsidR="002809C4" w:rsidRDefault="002809C4" w:rsidP="00EB0BAA">
            <w:pPr>
              <w:jc w:val="center"/>
              <w:rPr>
                <w:sz w:val="20"/>
              </w:rPr>
            </w:pPr>
          </w:p>
        </w:tc>
        <w:tc>
          <w:tcPr>
            <w:tcW w:w="429" w:type="dxa"/>
            <w:gridSpan w:val="4"/>
            <w:vAlign w:val="center"/>
          </w:tcPr>
          <w:p w14:paraId="0DD28E32" w14:textId="77777777" w:rsidR="002809C4" w:rsidRDefault="002809C4" w:rsidP="002809C4">
            <w:pPr>
              <w:jc w:val="right"/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61A5D533" w14:textId="77777777" w:rsidR="002809C4" w:rsidRDefault="002809C4" w:rsidP="002809C4">
            <w:pPr>
              <w:jc w:val="right"/>
              <w:rPr>
                <w:sz w:val="20"/>
              </w:rPr>
            </w:pPr>
          </w:p>
        </w:tc>
        <w:tc>
          <w:tcPr>
            <w:tcW w:w="4748" w:type="dxa"/>
            <w:gridSpan w:val="21"/>
            <w:tcBorders>
              <w:top w:val="dotted" w:sz="12" w:space="0" w:color="auto"/>
              <w:bottom w:val="dotted" w:sz="12" w:space="0" w:color="auto"/>
            </w:tcBorders>
            <w:vAlign w:val="center"/>
          </w:tcPr>
          <w:p w14:paraId="31F0F8D8" w14:textId="77777777" w:rsidR="002809C4" w:rsidRDefault="002809C4" w:rsidP="00FF6AED">
            <w:pPr>
              <w:rPr>
                <w:sz w:val="20"/>
              </w:rPr>
            </w:pPr>
          </w:p>
        </w:tc>
      </w:tr>
      <w:tr w:rsidR="002809C4" w14:paraId="2D3A6CF1" w14:textId="77777777" w:rsidTr="006B41D5">
        <w:trPr>
          <w:gridAfter w:val="4"/>
          <w:wAfter w:w="848" w:type="dxa"/>
          <w:cantSplit/>
        </w:trPr>
        <w:tc>
          <w:tcPr>
            <w:tcW w:w="10698" w:type="dxa"/>
            <w:gridSpan w:val="95"/>
          </w:tcPr>
          <w:p w14:paraId="5382F681" w14:textId="77777777" w:rsidR="002809C4" w:rsidRDefault="002809C4" w:rsidP="002809C4">
            <w:pPr>
              <w:rPr>
                <w:sz w:val="16"/>
              </w:rPr>
            </w:pPr>
            <w:r>
              <w:rPr>
                <w:sz w:val="16"/>
              </w:rPr>
              <w:t>(rodzaj, numer, stacja załadowania – wyładowania, bocznica)</w:t>
            </w:r>
          </w:p>
        </w:tc>
        <w:tc>
          <w:tcPr>
            <w:tcW w:w="429" w:type="dxa"/>
            <w:gridSpan w:val="4"/>
            <w:vAlign w:val="center"/>
          </w:tcPr>
          <w:p w14:paraId="62378D60" w14:textId="77777777" w:rsidR="002809C4" w:rsidRDefault="002809C4" w:rsidP="002809C4">
            <w:pPr>
              <w:jc w:val="right"/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083785E7" w14:textId="77777777" w:rsidR="002809C4" w:rsidRDefault="002809C4" w:rsidP="002809C4">
            <w:pPr>
              <w:jc w:val="right"/>
              <w:rPr>
                <w:sz w:val="20"/>
              </w:rPr>
            </w:pPr>
          </w:p>
        </w:tc>
        <w:tc>
          <w:tcPr>
            <w:tcW w:w="4748" w:type="dxa"/>
            <w:gridSpan w:val="21"/>
            <w:tcBorders>
              <w:top w:val="dotted" w:sz="12" w:space="0" w:color="auto"/>
              <w:bottom w:val="dotted" w:sz="12" w:space="0" w:color="auto"/>
            </w:tcBorders>
            <w:vAlign w:val="center"/>
          </w:tcPr>
          <w:p w14:paraId="5518A338" w14:textId="77777777" w:rsidR="002809C4" w:rsidRDefault="002809C4" w:rsidP="00E75ACE">
            <w:pPr>
              <w:rPr>
                <w:sz w:val="20"/>
              </w:rPr>
            </w:pPr>
          </w:p>
        </w:tc>
      </w:tr>
      <w:tr w:rsidR="007817DA" w14:paraId="0A2CA2FC" w14:textId="77777777" w:rsidTr="006B41D5">
        <w:trPr>
          <w:gridAfter w:val="4"/>
          <w:wAfter w:w="848" w:type="dxa"/>
          <w:cantSplit/>
        </w:trPr>
        <w:tc>
          <w:tcPr>
            <w:tcW w:w="3528" w:type="dxa"/>
            <w:gridSpan w:val="31"/>
            <w:vAlign w:val="center"/>
          </w:tcPr>
          <w:p w14:paraId="35722BF9" w14:textId="77777777" w:rsidR="007817DA" w:rsidRDefault="007817DA" w:rsidP="007817DA">
            <w:pPr>
              <w:rPr>
                <w:sz w:val="20"/>
              </w:rPr>
            </w:pPr>
            <w:r>
              <w:rPr>
                <w:sz w:val="20"/>
              </w:rPr>
              <w:t xml:space="preserve">Ilość opakowań według dokumentu </w:t>
            </w:r>
          </w:p>
        </w:tc>
        <w:tc>
          <w:tcPr>
            <w:tcW w:w="1578" w:type="dxa"/>
            <w:gridSpan w:val="16"/>
            <w:tcBorders>
              <w:bottom w:val="dotted" w:sz="12" w:space="0" w:color="auto"/>
            </w:tcBorders>
            <w:vAlign w:val="center"/>
          </w:tcPr>
          <w:p w14:paraId="780DC1CD" w14:textId="77777777" w:rsidR="007817DA" w:rsidRPr="002B2E0A" w:rsidRDefault="007817DA" w:rsidP="00EF1BBB">
            <w:pPr>
              <w:pStyle w:val="Adreszwrotnynakopercie"/>
            </w:pPr>
          </w:p>
        </w:tc>
        <w:tc>
          <w:tcPr>
            <w:tcW w:w="1059" w:type="dxa"/>
            <w:gridSpan w:val="10"/>
            <w:vAlign w:val="center"/>
          </w:tcPr>
          <w:p w14:paraId="42D0C737" w14:textId="77777777" w:rsidR="007817DA" w:rsidRDefault="007817DA" w:rsidP="007817DA">
            <w:pPr>
              <w:rPr>
                <w:sz w:val="20"/>
              </w:rPr>
            </w:pPr>
            <w:r>
              <w:rPr>
                <w:sz w:val="20"/>
              </w:rPr>
              <w:t>faktyczna</w:t>
            </w:r>
          </w:p>
        </w:tc>
        <w:tc>
          <w:tcPr>
            <w:tcW w:w="1810" w:type="dxa"/>
            <w:gridSpan w:val="13"/>
            <w:tcBorders>
              <w:bottom w:val="dotted" w:sz="12" w:space="0" w:color="auto"/>
            </w:tcBorders>
            <w:vAlign w:val="center"/>
          </w:tcPr>
          <w:p w14:paraId="5E7758A1" w14:textId="77777777" w:rsidR="007817DA" w:rsidRDefault="007817DA" w:rsidP="00EF1BBB">
            <w:pPr>
              <w:rPr>
                <w:sz w:val="20"/>
              </w:rPr>
            </w:pPr>
          </w:p>
        </w:tc>
        <w:tc>
          <w:tcPr>
            <w:tcW w:w="429" w:type="dxa"/>
            <w:gridSpan w:val="3"/>
            <w:vAlign w:val="center"/>
          </w:tcPr>
          <w:p w14:paraId="238FF58D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1164" w:type="dxa"/>
            <w:gridSpan w:val="12"/>
            <w:vAlign w:val="center"/>
          </w:tcPr>
          <w:p w14:paraId="64CBECA0" w14:textId="77777777" w:rsidR="007817DA" w:rsidRDefault="007817DA" w:rsidP="007817DA">
            <w:pPr>
              <w:rPr>
                <w:sz w:val="20"/>
              </w:rPr>
            </w:pPr>
            <w:r>
              <w:rPr>
                <w:sz w:val="20"/>
              </w:rPr>
              <w:t>Brak</w:t>
            </w:r>
          </w:p>
        </w:tc>
        <w:tc>
          <w:tcPr>
            <w:tcW w:w="1130" w:type="dxa"/>
            <w:gridSpan w:val="10"/>
            <w:tcBorders>
              <w:bottom w:val="dotted" w:sz="12" w:space="0" w:color="auto"/>
            </w:tcBorders>
            <w:vAlign w:val="center"/>
          </w:tcPr>
          <w:p w14:paraId="7E419E1F" w14:textId="77777777" w:rsidR="007817DA" w:rsidRDefault="007817DA" w:rsidP="007817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9" w:type="dxa"/>
            <w:gridSpan w:val="4"/>
            <w:vAlign w:val="center"/>
          </w:tcPr>
          <w:p w14:paraId="365C0FF6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04DD1E39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4748" w:type="dxa"/>
            <w:gridSpan w:val="21"/>
            <w:tcBorders>
              <w:top w:val="dotted" w:sz="12" w:space="0" w:color="auto"/>
              <w:bottom w:val="dotted" w:sz="12" w:space="0" w:color="auto"/>
            </w:tcBorders>
            <w:vAlign w:val="center"/>
          </w:tcPr>
          <w:p w14:paraId="31DD199E" w14:textId="77777777" w:rsidR="007817DA" w:rsidRDefault="007817DA" w:rsidP="007817DA">
            <w:pPr>
              <w:rPr>
                <w:sz w:val="20"/>
              </w:rPr>
            </w:pPr>
          </w:p>
        </w:tc>
      </w:tr>
      <w:tr w:rsidR="007817DA" w14:paraId="2FBA6BB9" w14:textId="77777777" w:rsidTr="006B41D5">
        <w:trPr>
          <w:gridAfter w:val="4"/>
          <w:wAfter w:w="848" w:type="dxa"/>
          <w:cantSplit/>
        </w:trPr>
        <w:tc>
          <w:tcPr>
            <w:tcW w:w="1642" w:type="dxa"/>
            <w:gridSpan w:val="10"/>
            <w:vAlign w:val="center"/>
          </w:tcPr>
          <w:p w14:paraId="6D755631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1487" w:type="dxa"/>
            <w:gridSpan w:val="15"/>
            <w:vAlign w:val="center"/>
          </w:tcPr>
          <w:p w14:paraId="49787BEE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1486" w:type="dxa"/>
            <w:gridSpan w:val="15"/>
            <w:vAlign w:val="center"/>
          </w:tcPr>
          <w:p w14:paraId="2E37231E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3360" w:type="dxa"/>
            <w:gridSpan w:val="30"/>
            <w:vAlign w:val="center"/>
          </w:tcPr>
          <w:p w14:paraId="144AFE95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429" w:type="dxa"/>
            <w:gridSpan w:val="3"/>
            <w:vAlign w:val="center"/>
          </w:tcPr>
          <w:p w14:paraId="1C1554F3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1164" w:type="dxa"/>
            <w:gridSpan w:val="12"/>
            <w:vAlign w:val="center"/>
          </w:tcPr>
          <w:p w14:paraId="7968B84E" w14:textId="77777777" w:rsidR="007817DA" w:rsidRDefault="007817DA" w:rsidP="007817DA">
            <w:pPr>
              <w:pStyle w:val="Adreszwrotnynakopercie"/>
            </w:pPr>
            <w:r>
              <w:t>Nadwyżka</w:t>
            </w:r>
          </w:p>
        </w:tc>
        <w:tc>
          <w:tcPr>
            <w:tcW w:w="1130" w:type="dxa"/>
            <w:gridSpan w:val="10"/>
            <w:vAlign w:val="center"/>
          </w:tcPr>
          <w:p w14:paraId="417373DC" w14:textId="77777777" w:rsidR="007817DA" w:rsidRDefault="007817DA" w:rsidP="007817DA">
            <w:pPr>
              <w:rPr>
                <w:sz w:val="20"/>
              </w:rPr>
            </w:pPr>
            <w:r>
              <w:rPr>
                <w:sz w:val="20"/>
              </w:rPr>
              <w:t xml:space="preserve">         -</w:t>
            </w:r>
          </w:p>
        </w:tc>
        <w:tc>
          <w:tcPr>
            <w:tcW w:w="429" w:type="dxa"/>
            <w:gridSpan w:val="4"/>
            <w:vAlign w:val="center"/>
          </w:tcPr>
          <w:p w14:paraId="05308B94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32675946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4748" w:type="dxa"/>
            <w:gridSpan w:val="21"/>
            <w:tcBorders>
              <w:top w:val="dotted" w:sz="12" w:space="0" w:color="auto"/>
            </w:tcBorders>
            <w:vAlign w:val="center"/>
          </w:tcPr>
          <w:p w14:paraId="41D8A839" w14:textId="77777777" w:rsidR="007817DA" w:rsidRDefault="007817DA" w:rsidP="007817DA">
            <w:pPr>
              <w:rPr>
                <w:sz w:val="20"/>
              </w:rPr>
            </w:pPr>
          </w:p>
        </w:tc>
      </w:tr>
      <w:tr w:rsidR="007817DA" w14:paraId="475A2AF0" w14:textId="77777777" w:rsidTr="006B41D5">
        <w:trPr>
          <w:gridAfter w:val="4"/>
          <w:wAfter w:w="848" w:type="dxa"/>
          <w:cantSplit/>
        </w:trPr>
        <w:tc>
          <w:tcPr>
            <w:tcW w:w="3384" w:type="dxa"/>
            <w:gridSpan w:val="28"/>
            <w:vAlign w:val="center"/>
          </w:tcPr>
          <w:p w14:paraId="1DC369F5" w14:textId="77777777" w:rsidR="007817DA" w:rsidRDefault="007817DA" w:rsidP="007817DA">
            <w:pPr>
              <w:pStyle w:val="Adreszwrotnynakopercie"/>
            </w:pPr>
            <w:r>
              <w:t>Stan opakowań (plomb, pieczęci)</w:t>
            </w:r>
          </w:p>
        </w:tc>
        <w:tc>
          <w:tcPr>
            <w:tcW w:w="1578" w:type="dxa"/>
            <w:gridSpan w:val="17"/>
            <w:tcBorders>
              <w:bottom w:val="dotted" w:sz="12" w:space="0" w:color="auto"/>
            </w:tcBorders>
            <w:vAlign w:val="center"/>
          </w:tcPr>
          <w:p w14:paraId="6CC495FF" w14:textId="77777777" w:rsidR="007817DA" w:rsidRDefault="007817DA" w:rsidP="007817DA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736" w:type="dxa"/>
            <w:gridSpan w:val="50"/>
            <w:vAlign w:val="center"/>
          </w:tcPr>
          <w:p w14:paraId="4CBB481B" w14:textId="77777777" w:rsidR="007817DA" w:rsidRDefault="007817DA" w:rsidP="007817DA">
            <w:pPr>
              <w:pStyle w:val="Adreszwrotnynakopercie"/>
            </w:pPr>
          </w:p>
        </w:tc>
        <w:tc>
          <w:tcPr>
            <w:tcW w:w="429" w:type="dxa"/>
            <w:gridSpan w:val="4"/>
            <w:vAlign w:val="center"/>
          </w:tcPr>
          <w:p w14:paraId="47CA0003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246" w:type="dxa"/>
            <w:gridSpan w:val="3"/>
            <w:tcBorders>
              <w:left w:val="single" w:sz="18" w:space="0" w:color="auto"/>
            </w:tcBorders>
            <w:vAlign w:val="center"/>
          </w:tcPr>
          <w:p w14:paraId="2B6F4284" w14:textId="77777777" w:rsidR="007817DA" w:rsidRDefault="007817DA" w:rsidP="007817DA">
            <w:pPr>
              <w:jc w:val="right"/>
              <w:rPr>
                <w:sz w:val="20"/>
              </w:rPr>
            </w:pPr>
          </w:p>
        </w:tc>
        <w:tc>
          <w:tcPr>
            <w:tcW w:w="4748" w:type="dxa"/>
            <w:gridSpan w:val="21"/>
            <w:tcBorders>
              <w:top w:val="dotted" w:sz="12" w:space="0" w:color="auto"/>
            </w:tcBorders>
          </w:tcPr>
          <w:p w14:paraId="66578A1B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przedstawiciel dostawcy – odbiorcy</w:t>
            </w:r>
          </w:p>
        </w:tc>
      </w:tr>
      <w:tr w:rsidR="007817DA" w14:paraId="164C0A9F" w14:textId="77777777" w:rsidTr="006B41D5">
        <w:trPr>
          <w:gridAfter w:val="4"/>
          <w:wAfter w:w="848" w:type="dxa"/>
          <w:cantSplit/>
        </w:trPr>
        <w:tc>
          <w:tcPr>
            <w:tcW w:w="10698" w:type="dxa"/>
            <w:gridSpan w:val="95"/>
            <w:vAlign w:val="center"/>
          </w:tcPr>
          <w:p w14:paraId="692E2010" w14:textId="77777777" w:rsidR="007817DA" w:rsidRDefault="007817DA" w:rsidP="007817DA">
            <w:pPr>
              <w:jc w:val="right"/>
              <w:rPr>
                <w:sz w:val="12"/>
              </w:rPr>
            </w:pPr>
          </w:p>
        </w:tc>
        <w:tc>
          <w:tcPr>
            <w:tcW w:w="429" w:type="dxa"/>
            <w:gridSpan w:val="4"/>
            <w:vAlign w:val="center"/>
          </w:tcPr>
          <w:p w14:paraId="2990EEB7" w14:textId="77777777" w:rsidR="007817DA" w:rsidRDefault="007817DA" w:rsidP="007817DA">
            <w:pPr>
              <w:jc w:val="right"/>
              <w:rPr>
                <w:sz w:val="12"/>
              </w:rPr>
            </w:pPr>
          </w:p>
        </w:tc>
        <w:tc>
          <w:tcPr>
            <w:tcW w:w="246" w:type="dxa"/>
            <w:gridSpan w:val="3"/>
            <w:vAlign w:val="center"/>
          </w:tcPr>
          <w:p w14:paraId="3822A159" w14:textId="77777777" w:rsidR="007817DA" w:rsidRDefault="007817DA" w:rsidP="007817DA">
            <w:pPr>
              <w:jc w:val="right"/>
              <w:rPr>
                <w:sz w:val="12"/>
              </w:rPr>
            </w:pPr>
          </w:p>
        </w:tc>
        <w:tc>
          <w:tcPr>
            <w:tcW w:w="4748" w:type="dxa"/>
            <w:gridSpan w:val="21"/>
          </w:tcPr>
          <w:p w14:paraId="23949605" w14:textId="77777777" w:rsidR="007817DA" w:rsidRDefault="007817DA" w:rsidP="007817DA">
            <w:pPr>
              <w:jc w:val="center"/>
              <w:rPr>
                <w:sz w:val="12"/>
              </w:rPr>
            </w:pPr>
          </w:p>
        </w:tc>
      </w:tr>
      <w:tr w:rsidR="007817DA" w14:paraId="4454FE65" w14:textId="77777777" w:rsidTr="006B41D5">
        <w:trPr>
          <w:gridAfter w:val="4"/>
          <w:wAfter w:w="848" w:type="dxa"/>
          <w:cantSplit/>
        </w:trPr>
        <w:tc>
          <w:tcPr>
            <w:tcW w:w="637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03034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Rodz. dok</w:t>
            </w:r>
          </w:p>
        </w:tc>
        <w:tc>
          <w:tcPr>
            <w:tcW w:w="1271" w:type="dxa"/>
            <w:gridSpan w:val="11"/>
            <w:vMerge w:val="restart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862ECD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Nr </w:t>
            </w:r>
          </w:p>
          <w:p w14:paraId="59BE6EAC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dokumentu</w:t>
            </w:r>
          </w:p>
        </w:tc>
        <w:tc>
          <w:tcPr>
            <w:tcW w:w="1842" w:type="dxa"/>
            <w:gridSpan w:val="18"/>
            <w:tcBorders>
              <w:top w:val="single" w:sz="18" w:space="0" w:color="auto"/>
              <w:left w:val="nil"/>
              <w:right w:val="single" w:sz="18" w:space="0" w:color="auto"/>
            </w:tcBorders>
            <w:vAlign w:val="center"/>
          </w:tcPr>
          <w:p w14:paraId="79A8B497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Data dokumentu</w:t>
            </w:r>
          </w:p>
        </w:tc>
        <w:tc>
          <w:tcPr>
            <w:tcW w:w="284" w:type="dxa"/>
            <w:gridSpan w:val="4"/>
            <w:tcBorders>
              <w:left w:val="nil"/>
            </w:tcBorders>
            <w:vAlign w:val="center"/>
          </w:tcPr>
          <w:p w14:paraId="58250B93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689" w:type="dxa"/>
            <w:gridSpan w:val="7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39F706" w14:textId="77777777" w:rsidR="007817DA" w:rsidRDefault="007817DA" w:rsidP="007817DA">
            <w:pPr>
              <w:pStyle w:val="Nagwek4"/>
              <w:rPr>
                <w:b/>
              </w:rPr>
            </w:pPr>
            <w:r>
              <w:rPr>
                <w:b/>
              </w:rPr>
              <w:t>P</w:t>
            </w:r>
          </w:p>
        </w:tc>
        <w:tc>
          <w:tcPr>
            <w:tcW w:w="1442" w:type="dxa"/>
            <w:gridSpan w:val="14"/>
            <w:tcBorders>
              <w:top w:val="single" w:sz="18" w:space="0" w:color="auto"/>
              <w:left w:val="nil"/>
              <w:right w:val="single" w:sz="8" w:space="0" w:color="auto"/>
            </w:tcBorders>
            <w:vAlign w:val="center"/>
          </w:tcPr>
          <w:p w14:paraId="6AC654E1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Nr oddz. gosp.</w:t>
            </w:r>
          </w:p>
        </w:tc>
        <w:tc>
          <w:tcPr>
            <w:tcW w:w="708" w:type="dxa"/>
            <w:gridSpan w:val="4"/>
            <w:vMerge w:val="restart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B32250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Nr </w:t>
            </w:r>
          </w:p>
          <w:p w14:paraId="54384A87" w14:textId="77777777" w:rsidR="007817DA" w:rsidRDefault="007817DA" w:rsidP="007817DA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podod</w:t>
            </w:r>
            <w:proofErr w:type="spellEnd"/>
          </w:p>
        </w:tc>
        <w:tc>
          <w:tcPr>
            <w:tcW w:w="991" w:type="dxa"/>
            <w:gridSpan w:val="7"/>
            <w:vMerge w:val="restar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0E8FF35D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Kierunek </w:t>
            </w:r>
          </w:p>
          <w:p w14:paraId="4377F3DA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przychody</w:t>
            </w:r>
          </w:p>
        </w:tc>
        <w:tc>
          <w:tcPr>
            <w:tcW w:w="283" w:type="dxa"/>
            <w:gridSpan w:val="3"/>
            <w:tcBorders>
              <w:left w:val="nil"/>
            </w:tcBorders>
            <w:vAlign w:val="center"/>
          </w:tcPr>
          <w:p w14:paraId="6BD2CD75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120E47D" w14:textId="77777777" w:rsidR="007817DA" w:rsidRDefault="007817DA" w:rsidP="007817DA">
            <w:pPr>
              <w:pStyle w:val="Nagwek4"/>
              <w:rPr>
                <w:b/>
              </w:rPr>
            </w:pPr>
            <w:r>
              <w:rPr>
                <w:b/>
              </w:rPr>
              <w:t>R</w:t>
            </w:r>
          </w:p>
        </w:tc>
        <w:tc>
          <w:tcPr>
            <w:tcW w:w="1704" w:type="dxa"/>
            <w:gridSpan w:val="14"/>
            <w:tcBorders>
              <w:top w:val="single" w:sz="18" w:space="0" w:color="auto"/>
              <w:left w:val="nil"/>
            </w:tcBorders>
            <w:vAlign w:val="center"/>
          </w:tcPr>
          <w:p w14:paraId="35EA40F0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Nr oddz. gosp.</w:t>
            </w:r>
          </w:p>
        </w:tc>
        <w:tc>
          <w:tcPr>
            <w:tcW w:w="709" w:type="dxa"/>
            <w:gridSpan w:val="6"/>
            <w:vMerge w:val="restar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137F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Nr </w:t>
            </w:r>
          </w:p>
          <w:p w14:paraId="415AE6F3" w14:textId="77777777" w:rsidR="007817DA" w:rsidRDefault="007817DA" w:rsidP="007817DA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podod</w:t>
            </w:r>
            <w:proofErr w:type="spellEnd"/>
          </w:p>
        </w:tc>
        <w:tc>
          <w:tcPr>
            <w:tcW w:w="987" w:type="dxa"/>
            <w:gridSpan w:val="8"/>
            <w:vMerge w:val="restar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575ABCD6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Kierunek </w:t>
            </w:r>
          </w:p>
          <w:p w14:paraId="4F0B3F4C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przychody</w:t>
            </w:r>
          </w:p>
        </w:tc>
        <w:tc>
          <w:tcPr>
            <w:tcW w:w="160" w:type="dxa"/>
            <w:gridSpan w:val="3"/>
            <w:tcBorders>
              <w:left w:val="nil"/>
            </w:tcBorders>
            <w:vAlign w:val="center"/>
          </w:tcPr>
          <w:p w14:paraId="7D88337A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3847" w:type="dxa"/>
            <w:gridSpan w:val="13"/>
            <w:tcBorders>
              <w:bottom w:val="dotted" w:sz="12" w:space="0" w:color="auto"/>
            </w:tcBorders>
            <w:vAlign w:val="center"/>
          </w:tcPr>
          <w:p w14:paraId="6D2BCC99" w14:textId="77777777" w:rsidR="007817DA" w:rsidRDefault="007817DA" w:rsidP="007817DA">
            <w:pPr>
              <w:pStyle w:val="Adreszwrotnynakopercie"/>
              <w:jc w:val="center"/>
            </w:pPr>
          </w:p>
        </w:tc>
      </w:tr>
      <w:tr w:rsidR="007817DA" w14:paraId="139ACFF3" w14:textId="77777777" w:rsidTr="006B41D5">
        <w:trPr>
          <w:gridAfter w:val="4"/>
          <w:wAfter w:w="848" w:type="dxa"/>
          <w:cantSplit/>
        </w:trPr>
        <w:tc>
          <w:tcPr>
            <w:tcW w:w="637" w:type="dxa"/>
            <w:gridSpan w:val="3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0BB0496D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1271" w:type="dxa"/>
            <w:gridSpan w:val="11"/>
            <w:vMerge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04FDA12F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708" w:type="dxa"/>
            <w:gridSpan w:val="3"/>
            <w:tcBorders>
              <w:left w:val="nil"/>
              <w:right w:val="single" w:sz="8" w:space="0" w:color="auto"/>
            </w:tcBorders>
            <w:vAlign w:val="center"/>
          </w:tcPr>
          <w:p w14:paraId="111D3F99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Dzień</w:t>
            </w:r>
          </w:p>
        </w:tc>
        <w:tc>
          <w:tcPr>
            <w:tcW w:w="567" w:type="dxa"/>
            <w:gridSpan w:val="9"/>
            <w:tcBorders>
              <w:left w:val="nil"/>
              <w:right w:val="single" w:sz="8" w:space="0" w:color="auto"/>
            </w:tcBorders>
            <w:vAlign w:val="center"/>
          </w:tcPr>
          <w:p w14:paraId="2A1D9AEA" w14:textId="77777777" w:rsidR="007817DA" w:rsidRDefault="007817DA" w:rsidP="007817DA">
            <w:pPr>
              <w:pStyle w:val="Adreszwrotnynakopercie"/>
              <w:jc w:val="center"/>
              <w:rPr>
                <w:sz w:val="16"/>
              </w:rPr>
            </w:pPr>
            <w:r>
              <w:rPr>
                <w:sz w:val="16"/>
              </w:rPr>
              <w:t>M-c</w:t>
            </w:r>
          </w:p>
        </w:tc>
        <w:tc>
          <w:tcPr>
            <w:tcW w:w="567" w:type="dxa"/>
            <w:gridSpan w:val="6"/>
            <w:tcBorders>
              <w:left w:val="nil"/>
              <w:right w:val="single" w:sz="18" w:space="0" w:color="auto"/>
            </w:tcBorders>
            <w:vAlign w:val="center"/>
          </w:tcPr>
          <w:p w14:paraId="4CCCBDAD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Rok</w:t>
            </w:r>
          </w:p>
        </w:tc>
        <w:tc>
          <w:tcPr>
            <w:tcW w:w="284" w:type="dxa"/>
            <w:gridSpan w:val="4"/>
            <w:tcBorders>
              <w:left w:val="nil"/>
            </w:tcBorders>
            <w:vAlign w:val="center"/>
          </w:tcPr>
          <w:p w14:paraId="6595784D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689" w:type="dxa"/>
            <w:gridSpan w:val="7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23515BD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876" w:type="dxa"/>
            <w:gridSpan w:val="7"/>
            <w:tcBorders>
              <w:left w:val="nil"/>
            </w:tcBorders>
            <w:vAlign w:val="center"/>
          </w:tcPr>
          <w:p w14:paraId="398FBF7D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przyjmuj.</w:t>
            </w:r>
          </w:p>
        </w:tc>
        <w:tc>
          <w:tcPr>
            <w:tcW w:w="566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B1F15B" w14:textId="77777777" w:rsidR="007817DA" w:rsidRDefault="007817DA" w:rsidP="007817DA">
            <w:pPr>
              <w:pStyle w:val="Nagwek5"/>
            </w:pPr>
            <w:r>
              <w:t>LK</w:t>
            </w:r>
          </w:p>
        </w:tc>
        <w:tc>
          <w:tcPr>
            <w:tcW w:w="708" w:type="dxa"/>
            <w:gridSpan w:val="4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850CD1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991" w:type="dxa"/>
            <w:gridSpan w:val="7"/>
            <w:vMerge/>
            <w:tcBorders>
              <w:left w:val="nil"/>
              <w:right w:val="single" w:sz="18" w:space="0" w:color="auto"/>
            </w:tcBorders>
            <w:vAlign w:val="center"/>
          </w:tcPr>
          <w:p w14:paraId="4649A92F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  <w:gridSpan w:val="3"/>
            <w:tcBorders>
              <w:left w:val="nil"/>
            </w:tcBorders>
            <w:vAlign w:val="center"/>
          </w:tcPr>
          <w:p w14:paraId="12EC4246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B734E0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854" w:type="dxa"/>
            <w:gridSpan w:val="6"/>
            <w:tcBorders>
              <w:left w:val="nil"/>
            </w:tcBorders>
            <w:vAlign w:val="center"/>
          </w:tcPr>
          <w:p w14:paraId="6B7426C0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przyjmuj.</w:t>
            </w:r>
          </w:p>
        </w:tc>
        <w:tc>
          <w:tcPr>
            <w:tcW w:w="850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FF887D" w14:textId="77777777" w:rsidR="007817DA" w:rsidRDefault="007817DA" w:rsidP="007817DA">
            <w:pPr>
              <w:pStyle w:val="Nagwek5"/>
            </w:pPr>
            <w:r>
              <w:t>LK</w:t>
            </w:r>
          </w:p>
        </w:tc>
        <w:tc>
          <w:tcPr>
            <w:tcW w:w="709" w:type="dxa"/>
            <w:gridSpan w:val="6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323FD40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987" w:type="dxa"/>
            <w:gridSpan w:val="8"/>
            <w:vMerge/>
            <w:tcBorders>
              <w:left w:val="nil"/>
              <w:right w:val="single" w:sz="18" w:space="0" w:color="auto"/>
            </w:tcBorders>
            <w:vAlign w:val="center"/>
          </w:tcPr>
          <w:p w14:paraId="36B751EC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160" w:type="dxa"/>
            <w:gridSpan w:val="3"/>
            <w:tcBorders>
              <w:left w:val="nil"/>
            </w:tcBorders>
            <w:vAlign w:val="center"/>
          </w:tcPr>
          <w:p w14:paraId="31CEA420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3847" w:type="dxa"/>
            <w:gridSpan w:val="13"/>
            <w:vAlign w:val="center"/>
          </w:tcPr>
          <w:p w14:paraId="5F7B2DD9" w14:textId="77777777" w:rsidR="007817DA" w:rsidRDefault="007817DA" w:rsidP="007817DA">
            <w:pPr>
              <w:rPr>
                <w:sz w:val="20"/>
              </w:rPr>
            </w:pPr>
          </w:p>
        </w:tc>
      </w:tr>
      <w:tr w:rsidR="007817DA" w14:paraId="30827666" w14:textId="77777777" w:rsidTr="006B41D5">
        <w:trPr>
          <w:gridAfter w:val="4"/>
          <w:wAfter w:w="848" w:type="dxa"/>
          <w:cantSplit/>
        </w:trPr>
        <w:tc>
          <w:tcPr>
            <w:tcW w:w="637" w:type="dxa"/>
            <w:gridSpan w:val="3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35286941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1271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5AC37E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70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0AB3A8" w14:textId="77777777" w:rsidR="007817DA" w:rsidRDefault="007817DA" w:rsidP="007817DA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gridSpan w:val="9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09B09AD" w14:textId="77777777" w:rsidR="007817DA" w:rsidRDefault="007817DA" w:rsidP="007817DA">
            <w:pPr>
              <w:pStyle w:val="Adreszwrotnynakopercie"/>
            </w:pPr>
          </w:p>
        </w:tc>
        <w:tc>
          <w:tcPr>
            <w:tcW w:w="567" w:type="dxa"/>
            <w:gridSpan w:val="6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6CEFCED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284" w:type="dxa"/>
            <w:gridSpan w:val="4"/>
            <w:tcBorders>
              <w:left w:val="nil"/>
            </w:tcBorders>
            <w:vAlign w:val="center"/>
          </w:tcPr>
          <w:p w14:paraId="0DC9EA17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1565" w:type="dxa"/>
            <w:gridSpan w:val="14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16262D9B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566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B03E18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70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4AEDB1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991" w:type="dxa"/>
            <w:gridSpan w:val="7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8D8A5F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283" w:type="dxa"/>
            <w:gridSpan w:val="3"/>
            <w:tcBorders>
              <w:left w:val="nil"/>
            </w:tcBorders>
            <w:vAlign w:val="center"/>
          </w:tcPr>
          <w:p w14:paraId="6B024E14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567" w:type="dxa"/>
            <w:gridSpan w:val="8"/>
            <w:tcBorders>
              <w:top w:val="single" w:sz="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27A40DD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85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731D5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850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DF802A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709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447F30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987" w:type="dxa"/>
            <w:gridSpan w:val="8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3AD00332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160" w:type="dxa"/>
            <w:gridSpan w:val="3"/>
            <w:tcBorders>
              <w:left w:val="nil"/>
            </w:tcBorders>
            <w:vAlign w:val="center"/>
          </w:tcPr>
          <w:p w14:paraId="591755D3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3847" w:type="dxa"/>
            <w:gridSpan w:val="13"/>
            <w:tcBorders>
              <w:bottom w:val="dotted" w:sz="12" w:space="0" w:color="auto"/>
            </w:tcBorders>
            <w:vAlign w:val="center"/>
          </w:tcPr>
          <w:p w14:paraId="6F44767C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</w:tr>
      <w:tr w:rsidR="007817DA" w14:paraId="2EAC19F4" w14:textId="77777777" w:rsidTr="006B41D5">
        <w:trPr>
          <w:gridBefore w:val="1"/>
          <w:cantSplit/>
        </w:trPr>
        <w:tc>
          <w:tcPr>
            <w:tcW w:w="296" w:type="dxa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804EA91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41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FA78968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441" w:type="dxa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94F0E42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00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8E2CBA6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99" w:type="dxa"/>
            <w:gridSpan w:val="4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FAB78B3" w14:textId="77777777" w:rsidR="007817DA" w:rsidRPr="002B2E0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36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04212E4" w14:textId="77777777" w:rsidR="007817DA" w:rsidRPr="002B2E0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63" w:type="dxa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1DB8095" w14:textId="77777777" w:rsidR="007817DA" w:rsidRPr="006B41D5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37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CE0A01C" w14:textId="77777777" w:rsidR="007817DA" w:rsidRPr="006B41D5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32" w:type="dxa"/>
            <w:gridSpan w:val="5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06B0CB0" w14:textId="77777777" w:rsidR="007817DA" w:rsidRPr="006B41D5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40" w:type="dxa"/>
            <w:gridSpan w:val="4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5D2B6D2" w14:textId="77777777" w:rsidR="007817DA" w:rsidRPr="006B41D5" w:rsidRDefault="007817DA" w:rsidP="007817DA">
            <w:pPr>
              <w:pStyle w:val="Adreszwrotnynakopercie"/>
              <w:jc w:val="center"/>
            </w:pPr>
          </w:p>
        </w:tc>
        <w:tc>
          <w:tcPr>
            <w:tcW w:w="300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FBC6BEF" w14:textId="77777777" w:rsidR="007817DA" w:rsidRPr="006B41D5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67" w:type="dxa"/>
            <w:gridSpan w:val="3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857AE7" w14:textId="77777777" w:rsidR="007817DA" w:rsidRPr="006B41D5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84" w:type="dxa"/>
            <w:gridSpan w:val="4"/>
            <w:tcBorders>
              <w:left w:val="nil"/>
            </w:tcBorders>
            <w:vAlign w:val="center"/>
          </w:tcPr>
          <w:p w14:paraId="7DC8C9E7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54" w:type="dxa"/>
            <w:gridSpan w:val="2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F6A8E4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01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BA03FB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01" w:type="dxa"/>
            <w:gridSpan w:val="4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375CCC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01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0EFC2D1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06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911BB6B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296" w:type="dxa"/>
            <w:gridSpan w:val="4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84FDC7F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267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ACAF22B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425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6B9232D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84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7876118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331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FA4B734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84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D15056E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77" w:type="dxa"/>
            <w:gridSpan w:val="3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7E2801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83" w:type="dxa"/>
            <w:gridSpan w:val="3"/>
            <w:tcBorders>
              <w:left w:val="nil"/>
            </w:tcBorders>
            <w:vAlign w:val="center"/>
          </w:tcPr>
          <w:p w14:paraId="24D15614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29" w:type="dxa"/>
            <w:gridSpan w:val="5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DDFFB16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38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4B028D9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32" w:type="dxa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51BECF7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83" w:type="dxa"/>
            <w:gridSpan w:val="3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B5E9B4B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77864BC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430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BD6DFF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420" w:type="dxa"/>
            <w:gridSpan w:val="6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E31801D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37" w:type="dxa"/>
            <w:gridSpan w:val="2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C0CC661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72" w:type="dxa"/>
            <w:gridSpan w:val="4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1235C04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89" w:type="dxa"/>
            <w:gridSpan w:val="4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48DEB0E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31" w:type="dxa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7F5D9E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377" w:type="dxa"/>
            <w:gridSpan w:val="3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372EAB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97" w:type="dxa"/>
            <w:gridSpan w:val="3"/>
            <w:tcBorders>
              <w:left w:val="nil"/>
            </w:tcBorders>
            <w:vAlign w:val="center"/>
          </w:tcPr>
          <w:p w14:paraId="08063FC6" w14:textId="77777777" w:rsidR="007817DA" w:rsidRDefault="007817DA" w:rsidP="007817DA">
            <w:pPr>
              <w:rPr>
                <w:sz w:val="20"/>
              </w:rPr>
            </w:pPr>
          </w:p>
        </w:tc>
        <w:tc>
          <w:tcPr>
            <w:tcW w:w="4648" w:type="dxa"/>
            <w:gridSpan w:val="16"/>
            <w:vAlign w:val="center"/>
          </w:tcPr>
          <w:p w14:paraId="72C946C0" w14:textId="77777777" w:rsidR="007817DA" w:rsidRDefault="007817DA" w:rsidP="007817DA">
            <w:pPr>
              <w:rPr>
                <w:sz w:val="20"/>
              </w:rPr>
            </w:pPr>
          </w:p>
        </w:tc>
      </w:tr>
      <w:tr w:rsidR="007817DA" w14:paraId="2AFEF365" w14:textId="77777777" w:rsidTr="004C65BF">
        <w:trPr>
          <w:gridBefore w:val="1"/>
          <w:gridAfter w:val="2"/>
          <w:wAfter w:w="712" w:type="dxa"/>
          <w:cantSplit/>
        </w:trPr>
        <w:tc>
          <w:tcPr>
            <w:tcW w:w="16257" w:type="dxa"/>
            <w:gridSpan w:val="124"/>
            <w:vAlign w:val="center"/>
          </w:tcPr>
          <w:p w14:paraId="1B6C7631" w14:textId="77777777" w:rsidR="007817DA" w:rsidRDefault="007817DA" w:rsidP="007817DA">
            <w:pPr>
              <w:rPr>
                <w:sz w:val="12"/>
              </w:rPr>
            </w:pPr>
          </w:p>
        </w:tc>
      </w:tr>
      <w:tr w:rsidR="007817DA" w14:paraId="3C2E28A1" w14:textId="77777777" w:rsidTr="00475890">
        <w:trPr>
          <w:gridBefore w:val="1"/>
          <w:gridAfter w:val="2"/>
          <w:wAfter w:w="712" w:type="dxa"/>
          <w:cantSplit/>
          <w:trHeight w:val="184"/>
        </w:trPr>
        <w:tc>
          <w:tcPr>
            <w:tcW w:w="6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CC2902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Lp.</w:t>
            </w:r>
          </w:p>
        </w:tc>
        <w:tc>
          <w:tcPr>
            <w:tcW w:w="3252" w:type="dxa"/>
            <w:gridSpan w:val="31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04DF7DC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Nazwa materiału</w:t>
            </w:r>
          </w:p>
        </w:tc>
        <w:tc>
          <w:tcPr>
            <w:tcW w:w="139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A8D5D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Przyjąć</w:t>
            </w:r>
          </w:p>
          <w:p w14:paraId="3D7DE57A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przekazać </w:t>
            </w:r>
          </w:p>
          <w:p w14:paraId="21D9581B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wg dokumentu</w:t>
            </w:r>
          </w:p>
        </w:tc>
        <w:tc>
          <w:tcPr>
            <w:tcW w:w="226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A15D508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Indeks materiału</w:t>
            </w:r>
          </w:p>
        </w:tc>
        <w:tc>
          <w:tcPr>
            <w:tcW w:w="598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229A69DA" w14:textId="77777777" w:rsidR="007817DA" w:rsidRDefault="007817DA" w:rsidP="007817DA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J.M.</w:t>
            </w:r>
          </w:p>
        </w:tc>
        <w:tc>
          <w:tcPr>
            <w:tcW w:w="567" w:type="dxa"/>
            <w:gridSpan w:val="8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14:paraId="18DB90C9" w14:textId="77777777" w:rsidR="007817DA" w:rsidRDefault="007817DA" w:rsidP="007817DA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Rodzaj</w:t>
            </w:r>
          </w:p>
          <w:p w14:paraId="3A4E3886" w14:textId="77777777" w:rsidR="007817DA" w:rsidRDefault="007817DA" w:rsidP="007817DA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>zapasu</w:t>
            </w:r>
          </w:p>
        </w:tc>
        <w:tc>
          <w:tcPr>
            <w:tcW w:w="1551" w:type="dxa"/>
            <w:gridSpan w:val="10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DB4DC9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Przyjęto </w:t>
            </w:r>
          </w:p>
          <w:p w14:paraId="29440172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przekazano</w:t>
            </w:r>
          </w:p>
          <w:p w14:paraId="30F83BB2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faktycznie</w:t>
            </w:r>
          </w:p>
        </w:tc>
        <w:tc>
          <w:tcPr>
            <w:tcW w:w="2704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6E7DE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Informacje uzupełniające</w:t>
            </w:r>
          </w:p>
          <w:p w14:paraId="0FC9FF13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lub uwagi o amunicji</w:t>
            </w:r>
          </w:p>
        </w:tc>
        <w:tc>
          <w:tcPr>
            <w:tcW w:w="113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B440F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Cena</w:t>
            </w:r>
          </w:p>
          <w:p w14:paraId="097ECA38" w14:textId="77777777" w:rsidR="007817DA" w:rsidRDefault="007817DA" w:rsidP="007817DA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jednost</w:t>
            </w:r>
            <w:proofErr w:type="spellEnd"/>
            <w:r>
              <w:rPr>
                <w:sz w:val="16"/>
              </w:rPr>
              <w:t>.</w:t>
            </w:r>
          </w:p>
          <w:p w14:paraId="602086DB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w zł brutto</w:t>
            </w:r>
          </w:p>
        </w:tc>
        <w:tc>
          <w:tcPr>
            <w:tcW w:w="1706" w:type="dxa"/>
            <w:gridSpan w:val="5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AE26875" w14:textId="77777777" w:rsidR="007817DA" w:rsidRDefault="007817DA" w:rsidP="007817DA">
            <w:pPr>
              <w:jc w:val="center"/>
              <w:rPr>
                <w:sz w:val="16"/>
              </w:rPr>
            </w:pPr>
          </w:p>
          <w:p w14:paraId="3ACE35BC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Wartość  w zł </w:t>
            </w:r>
          </w:p>
          <w:p w14:paraId="13F02FFC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brutto</w:t>
            </w:r>
          </w:p>
        </w:tc>
        <w:tc>
          <w:tcPr>
            <w:tcW w:w="45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06DA35A" w14:textId="77777777" w:rsidR="007817DA" w:rsidRDefault="007817DA" w:rsidP="007817DA">
            <w:pPr>
              <w:pStyle w:val="Tekstpodstawowy"/>
              <w:ind w:left="113" w:right="113"/>
              <w:jc w:val="left"/>
              <w:rPr>
                <w:sz w:val="12"/>
              </w:rPr>
            </w:pPr>
            <w:proofErr w:type="spellStart"/>
            <w:r>
              <w:rPr>
                <w:sz w:val="12"/>
              </w:rPr>
              <w:t>Pozyc</w:t>
            </w:r>
            <w:proofErr w:type="spellEnd"/>
            <w:r>
              <w:rPr>
                <w:sz w:val="12"/>
              </w:rPr>
              <w:t>. księgi</w:t>
            </w:r>
          </w:p>
          <w:p w14:paraId="09206E25" w14:textId="77777777" w:rsidR="007817DA" w:rsidRDefault="007817DA" w:rsidP="007817DA">
            <w:pPr>
              <w:ind w:left="113" w:right="113"/>
              <w:rPr>
                <w:sz w:val="12"/>
              </w:rPr>
            </w:pPr>
            <w:r>
              <w:rPr>
                <w:sz w:val="12"/>
              </w:rPr>
              <w:t>lub kart.</w:t>
            </w:r>
          </w:p>
        </w:tc>
      </w:tr>
      <w:tr w:rsidR="007817DA" w14:paraId="753D09DE" w14:textId="77777777" w:rsidTr="00475890">
        <w:trPr>
          <w:gridBefore w:val="1"/>
          <w:gridAfter w:val="2"/>
          <w:wAfter w:w="712" w:type="dxa"/>
          <w:cantSplit/>
          <w:trHeight w:val="184"/>
        </w:trPr>
        <w:tc>
          <w:tcPr>
            <w:tcW w:w="63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98DC1" w14:textId="77777777" w:rsidR="007817DA" w:rsidRDefault="007817DA" w:rsidP="007817DA">
            <w:pPr>
              <w:rPr>
                <w:sz w:val="16"/>
              </w:rPr>
            </w:pPr>
          </w:p>
        </w:tc>
        <w:tc>
          <w:tcPr>
            <w:tcW w:w="3252" w:type="dxa"/>
            <w:gridSpan w:val="31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1FFE6E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139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708938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gridSpan w:val="19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84CF938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598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1A4F1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8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21BC51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551" w:type="dxa"/>
            <w:gridSpan w:val="10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42588D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2704" w:type="dxa"/>
            <w:gridSpan w:val="2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BECFF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FA8F7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706" w:type="dxa"/>
            <w:gridSpan w:val="5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1B34A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981A7D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</w:tr>
      <w:tr w:rsidR="007817DA" w14:paraId="51CFB936" w14:textId="77777777" w:rsidTr="00475890">
        <w:trPr>
          <w:gridBefore w:val="1"/>
          <w:gridAfter w:val="2"/>
          <w:wAfter w:w="712" w:type="dxa"/>
          <w:cantSplit/>
          <w:trHeight w:val="184"/>
        </w:trPr>
        <w:tc>
          <w:tcPr>
            <w:tcW w:w="63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B08F65" w14:textId="77777777" w:rsidR="007817DA" w:rsidRDefault="007817DA" w:rsidP="007817DA">
            <w:pPr>
              <w:rPr>
                <w:sz w:val="16"/>
              </w:rPr>
            </w:pPr>
          </w:p>
        </w:tc>
        <w:tc>
          <w:tcPr>
            <w:tcW w:w="3252" w:type="dxa"/>
            <w:gridSpan w:val="31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D79F860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139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3A36D1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2268" w:type="dxa"/>
            <w:gridSpan w:val="19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55D5C1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598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6212F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8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63DA45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551" w:type="dxa"/>
            <w:gridSpan w:val="10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B96CDF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860" w:type="dxa"/>
            <w:gridSpan w:val="18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C927EC1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Dane </w:t>
            </w:r>
            <w:proofErr w:type="spellStart"/>
            <w:r>
              <w:rPr>
                <w:sz w:val="16"/>
              </w:rPr>
              <w:t>kpl</w:t>
            </w:r>
            <w:proofErr w:type="spellEnd"/>
            <w:r>
              <w:rPr>
                <w:sz w:val="16"/>
              </w:rPr>
              <w:t>. nb.</w:t>
            </w:r>
          </w:p>
        </w:tc>
        <w:tc>
          <w:tcPr>
            <w:tcW w:w="84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15807D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Partia zap.</w:t>
            </w:r>
          </w:p>
          <w:p w14:paraId="62EF1519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rok </w:t>
            </w:r>
            <w:proofErr w:type="spellStart"/>
            <w:r>
              <w:rPr>
                <w:sz w:val="16"/>
              </w:rPr>
              <w:t>prod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zakł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094A2F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706" w:type="dxa"/>
            <w:gridSpan w:val="5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6FA858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9A0573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</w:tr>
      <w:tr w:rsidR="007817DA" w14:paraId="11894296" w14:textId="77777777" w:rsidTr="00475890">
        <w:trPr>
          <w:gridBefore w:val="1"/>
          <w:gridAfter w:val="2"/>
          <w:wAfter w:w="712" w:type="dxa"/>
          <w:cantSplit/>
          <w:trHeight w:val="328"/>
        </w:trPr>
        <w:tc>
          <w:tcPr>
            <w:tcW w:w="637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011B72" w14:textId="77777777" w:rsidR="007817DA" w:rsidRDefault="007817DA" w:rsidP="007817DA">
            <w:pPr>
              <w:rPr>
                <w:sz w:val="16"/>
              </w:rPr>
            </w:pPr>
          </w:p>
        </w:tc>
        <w:tc>
          <w:tcPr>
            <w:tcW w:w="3252" w:type="dxa"/>
            <w:gridSpan w:val="31"/>
            <w:vMerge/>
            <w:tcBorders>
              <w:left w:val="single" w:sz="4" w:space="0" w:color="auto"/>
            </w:tcBorders>
            <w:vAlign w:val="center"/>
          </w:tcPr>
          <w:p w14:paraId="2A869B30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9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FC51D0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Ilość</w:t>
            </w:r>
          </w:p>
        </w:tc>
        <w:tc>
          <w:tcPr>
            <w:tcW w:w="411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DB5614" w14:textId="77777777" w:rsidR="007817DA" w:rsidRDefault="007817DA" w:rsidP="007817DA">
            <w:pPr>
              <w:jc w:val="center"/>
              <w:rPr>
                <w:spacing w:val="-8"/>
                <w:sz w:val="16"/>
              </w:rPr>
            </w:pPr>
            <w:r>
              <w:rPr>
                <w:spacing w:val="-8"/>
                <w:sz w:val="16"/>
              </w:rPr>
              <w:t>Kat.</w:t>
            </w:r>
          </w:p>
        </w:tc>
        <w:tc>
          <w:tcPr>
            <w:tcW w:w="1869" w:type="dxa"/>
            <w:gridSpan w:val="1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3821BFA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Symbol</w:t>
            </w:r>
          </w:p>
        </w:tc>
        <w:tc>
          <w:tcPr>
            <w:tcW w:w="399" w:type="dxa"/>
            <w:gridSpan w:val="4"/>
            <w:tcBorders>
              <w:left w:val="single" w:sz="8" w:space="0" w:color="auto"/>
            </w:tcBorders>
            <w:vAlign w:val="center"/>
          </w:tcPr>
          <w:p w14:paraId="71781012" w14:textId="77777777" w:rsidR="007817DA" w:rsidRDefault="007817DA" w:rsidP="007817DA">
            <w:pPr>
              <w:pStyle w:val="Nagwek6"/>
            </w:pPr>
            <w:r>
              <w:t>LK</w:t>
            </w:r>
          </w:p>
        </w:tc>
        <w:tc>
          <w:tcPr>
            <w:tcW w:w="598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D82F8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8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662474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917778" w14:textId="77777777" w:rsidR="007817DA" w:rsidRDefault="007817DA" w:rsidP="007817DA">
            <w:pPr>
              <w:jc w:val="center"/>
              <w:rPr>
                <w:sz w:val="16"/>
              </w:rPr>
            </w:pPr>
            <w:r>
              <w:rPr>
                <w:sz w:val="16"/>
              </w:rPr>
              <w:t>Ilość</w:t>
            </w:r>
          </w:p>
        </w:tc>
        <w:tc>
          <w:tcPr>
            <w:tcW w:w="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0FDDA" w14:textId="77777777" w:rsidR="007817DA" w:rsidRDefault="007817DA" w:rsidP="007817DA">
            <w:pPr>
              <w:jc w:val="center"/>
              <w:rPr>
                <w:spacing w:val="-8"/>
                <w:sz w:val="16"/>
              </w:rPr>
            </w:pPr>
            <w:r>
              <w:rPr>
                <w:spacing w:val="-8"/>
                <w:sz w:val="16"/>
              </w:rPr>
              <w:t>Kat.</w:t>
            </w:r>
          </w:p>
        </w:tc>
        <w:tc>
          <w:tcPr>
            <w:tcW w:w="1860" w:type="dxa"/>
            <w:gridSpan w:val="18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2376412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84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06D224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1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8937C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  <w:tc>
          <w:tcPr>
            <w:tcW w:w="1281" w:type="dxa"/>
            <w:gridSpan w:val="4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FEBECF" w14:textId="77777777" w:rsidR="007817DA" w:rsidRDefault="007817DA" w:rsidP="007817DA">
            <w:pPr>
              <w:jc w:val="center"/>
              <w:rPr>
                <w:sz w:val="16"/>
              </w:rPr>
            </w:pPr>
          </w:p>
        </w:tc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ADEF9" w14:textId="77777777" w:rsidR="007817DA" w:rsidRDefault="007817DA" w:rsidP="007817DA">
            <w:pPr>
              <w:jc w:val="center"/>
              <w:rPr>
                <w:spacing w:val="-8"/>
                <w:sz w:val="16"/>
              </w:rPr>
            </w:pPr>
            <w:r>
              <w:rPr>
                <w:spacing w:val="-8"/>
                <w:sz w:val="16"/>
              </w:rPr>
              <w:t>z fakt.</w:t>
            </w:r>
          </w:p>
        </w:tc>
        <w:tc>
          <w:tcPr>
            <w:tcW w:w="451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8ACC7" w14:textId="77777777" w:rsidR="007817DA" w:rsidRDefault="007817DA" w:rsidP="007817DA">
            <w:pPr>
              <w:jc w:val="center"/>
              <w:rPr>
                <w:sz w:val="20"/>
              </w:rPr>
            </w:pPr>
          </w:p>
        </w:tc>
      </w:tr>
      <w:tr w:rsidR="007817DA" w14:paraId="33333D51" w14:textId="77777777" w:rsidTr="00475890">
        <w:trPr>
          <w:gridBefore w:val="1"/>
          <w:gridAfter w:val="2"/>
          <w:wAfter w:w="712" w:type="dxa"/>
          <w:cantSplit/>
        </w:trPr>
        <w:tc>
          <w:tcPr>
            <w:tcW w:w="637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C245F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252" w:type="dxa"/>
            <w:gridSpan w:val="31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79C2CFA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980" w:type="dxa"/>
            <w:gridSpan w:val="9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D762BD8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11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7CB9B7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69" w:type="dxa"/>
            <w:gridSpan w:val="15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0ED5675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39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A8A16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598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0680D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7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149084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F8F0F9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17" w:type="dxa"/>
            <w:gridSpan w:val="3"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12BD7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860" w:type="dxa"/>
            <w:gridSpan w:val="18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83BB777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844" w:type="dxa"/>
            <w:gridSpan w:val="5"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FA1A56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1215F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1281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A01F8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A5360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51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D39E7" w14:textId="77777777" w:rsidR="007817DA" w:rsidRDefault="007817DA" w:rsidP="007817D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</w:tr>
      <w:tr w:rsidR="004C65BF" w14:paraId="0CC08690" w14:textId="77777777" w:rsidTr="00475890">
        <w:trPr>
          <w:gridBefore w:val="1"/>
          <w:gridAfter w:val="2"/>
          <w:wAfter w:w="712" w:type="dxa"/>
          <w:cantSplit/>
          <w:trHeight w:val="547"/>
        </w:trPr>
        <w:tc>
          <w:tcPr>
            <w:tcW w:w="63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C42391" w14:textId="77777777" w:rsidR="004C65BF" w:rsidRPr="00C779D2" w:rsidRDefault="004C65BF" w:rsidP="00C779D2">
            <w:pPr>
              <w:numPr>
                <w:ilvl w:val="0"/>
                <w:numId w:val="2"/>
              </w:numPr>
              <w:ind w:left="36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52" w:type="dxa"/>
            <w:gridSpan w:val="3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55508" w14:textId="77777777" w:rsidR="004C65BF" w:rsidRPr="00C779D2" w:rsidRDefault="004C65BF" w:rsidP="0089724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BE834" w14:textId="77777777" w:rsidR="004C65BF" w:rsidRPr="00C779D2" w:rsidRDefault="004C65BF" w:rsidP="00C779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41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7D3A0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869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E9EEF" w14:textId="77777777" w:rsidR="004C65BF" w:rsidRPr="00C779D2" w:rsidRDefault="004C65BF" w:rsidP="00C779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39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E953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AFF54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1FBC0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3E478" w14:textId="77777777" w:rsidR="004C65BF" w:rsidRPr="00C779D2" w:rsidRDefault="004C65BF" w:rsidP="00C779D2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0A2C5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8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10482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8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6B7C1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13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460B9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F6B8D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DF1F8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8603B" w14:textId="77777777" w:rsidR="004C65BF" w:rsidRPr="00C779D2" w:rsidRDefault="004C65BF" w:rsidP="00C779D2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6D13DC" w14:paraId="30C1650D" w14:textId="77777777" w:rsidTr="004C65BF">
        <w:trPr>
          <w:gridBefore w:val="1"/>
          <w:gridAfter w:val="2"/>
          <w:wAfter w:w="712" w:type="dxa"/>
          <w:cantSplit/>
          <w:trHeight w:hRule="exact" w:val="286"/>
        </w:trPr>
        <w:tc>
          <w:tcPr>
            <w:tcW w:w="637" w:type="dxa"/>
            <w:gridSpan w:val="3"/>
            <w:tcBorders>
              <w:top w:val="single" w:sz="2" w:space="0" w:color="auto"/>
            </w:tcBorders>
            <w:vAlign w:val="center"/>
          </w:tcPr>
          <w:p w14:paraId="50F6EE98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3252" w:type="dxa"/>
            <w:gridSpan w:val="31"/>
            <w:tcBorders>
              <w:top w:val="single" w:sz="2" w:space="0" w:color="auto"/>
            </w:tcBorders>
            <w:vAlign w:val="center"/>
          </w:tcPr>
          <w:p w14:paraId="2C2C2479" w14:textId="77777777" w:rsidR="006D13DC" w:rsidRDefault="006D13DC" w:rsidP="006D13DC">
            <w:pPr>
              <w:pStyle w:val="Adreszwrotnynakopercie"/>
            </w:pPr>
          </w:p>
        </w:tc>
        <w:tc>
          <w:tcPr>
            <w:tcW w:w="980" w:type="dxa"/>
            <w:gridSpan w:val="9"/>
            <w:tcBorders>
              <w:top w:val="single" w:sz="2" w:space="0" w:color="auto"/>
            </w:tcBorders>
            <w:vAlign w:val="center"/>
          </w:tcPr>
          <w:p w14:paraId="347FF4F9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411" w:type="dxa"/>
            <w:gridSpan w:val="4"/>
            <w:tcBorders>
              <w:top w:val="single" w:sz="2" w:space="0" w:color="auto"/>
            </w:tcBorders>
            <w:vAlign w:val="center"/>
          </w:tcPr>
          <w:p w14:paraId="2BE5C515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1869" w:type="dxa"/>
            <w:gridSpan w:val="15"/>
            <w:tcBorders>
              <w:top w:val="single" w:sz="2" w:space="0" w:color="auto"/>
            </w:tcBorders>
            <w:vAlign w:val="center"/>
          </w:tcPr>
          <w:p w14:paraId="28C67B31" w14:textId="77777777" w:rsidR="006D13DC" w:rsidRPr="00E202D0" w:rsidRDefault="006D13DC" w:rsidP="006D13D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9" w:type="dxa"/>
            <w:gridSpan w:val="4"/>
            <w:tcBorders>
              <w:top w:val="single" w:sz="2" w:space="0" w:color="auto"/>
            </w:tcBorders>
            <w:vAlign w:val="center"/>
          </w:tcPr>
          <w:p w14:paraId="6170C1FE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598" w:type="dxa"/>
            <w:gridSpan w:val="5"/>
            <w:tcBorders>
              <w:top w:val="single" w:sz="2" w:space="0" w:color="auto"/>
            </w:tcBorders>
          </w:tcPr>
          <w:p w14:paraId="3DCF1A25" w14:textId="77777777" w:rsidR="006D13DC" w:rsidRPr="00D22A5F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8"/>
            <w:tcBorders>
              <w:top w:val="single" w:sz="2" w:space="0" w:color="auto"/>
            </w:tcBorders>
            <w:vAlign w:val="center"/>
          </w:tcPr>
          <w:p w14:paraId="4D2AD45C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auto"/>
            </w:tcBorders>
            <w:vAlign w:val="center"/>
          </w:tcPr>
          <w:p w14:paraId="7F219BDE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417" w:type="dxa"/>
            <w:gridSpan w:val="3"/>
            <w:tcBorders>
              <w:top w:val="single" w:sz="2" w:space="0" w:color="auto"/>
            </w:tcBorders>
            <w:vAlign w:val="center"/>
          </w:tcPr>
          <w:p w14:paraId="47659AAB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1860" w:type="dxa"/>
            <w:gridSpan w:val="18"/>
            <w:tcBorders>
              <w:top w:val="single" w:sz="2" w:space="0" w:color="auto"/>
            </w:tcBorders>
            <w:vAlign w:val="center"/>
          </w:tcPr>
          <w:p w14:paraId="1FEB7840" w14:textId="77777777" w:rsidR="006D13DC" w:rsidRPr="002B505E" w:rsidRDefault="006D13DC" w:rsidP="006D13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  <w:gridSpan w:val="5"/>
            <w:tcBorders>
              <w:top w:val="single" w:sz="2" w:space="0" w:color="auto"/>
            </w:tcBorders>
            <w:vAlign w:val="center"/>
          </w:tcPr>
          <w:p w14:paraId="2770F8D5" w14:textId="77777777" w:rsidR="006D13DC" w:rsidRPr="00C47607" w:rsidRDefault="006D13DC" w:rsidP="006D13DC">
            <w:pPr>
              <w:jc w:val="center"/>
              <w:rPr>
                <w:sz w:val="20"/>
              </w:rPr>
            </w:pPr>
          </w:p>
        </w:tc>
        <w:tc>
          <w:tcPr>
            <w:tcW w:w="2838" w:type="dxa"/>
            <w:gridSpan w:val="9"/>
            <w:tcBorders>
              <w:top w:val="single" w:sz="2" w:space="0" w:color="auto"/>
            </w:tcBorders>
            <w:vAlign w:val="center"/>
          </w:tcPr>
          <w:p w14:paraId="3406C518" w14:textId="77777777" w:rsidR="006D13DC" w:rsidRPr="002B505E" w:rsidRDefault="006D13DC" w:rsidP="006D13DC">
            <w:pPr>
              <w:pStyle w:val="Adreszwrotnynakopercie"/>
            </w:pPr>
          </w:p>
        </w:tc>
        <w:tc>
          <w:tcPr>
            <w:tcW w:w="451" w:type="dxa"/>
            <w:gridSpan w:val="3"/>
            <w:tcBorders>
              <w:top w:val="single" w:sz="2" w:space="0" w:color="auto"/>
            </w:tcBorders>
            <w:vAlign w:val="center"/>
          </w:tcPr>
          <w:p w14:paraId="02C3E8AA" w14:textId="77777777" w:rsidR="006D13DC" w:rsidRDefault="006D13DC" w:rsidP="006D13DC">
            <w:pPr>
              <w:jc w:val="center"/>
              <w:rPr>
                <w:sz w:val="20"/>
              </w:rPr>
            </w:pPr>
          </w:p>
        </w:tc>
      </w:tr>
      <w:tr w:rsidR="006D13DC" w14:paraId="1ABBAA24" w14:textId="77777777" w:rsidTr="006B41D5">
        <w:trPr>
          <w:gridBefore w:val="1"/>
          <w:gridAfter w:val="2"/>
          <w:wAfter w:w="712" w:type="dxa"/>
        </w:trPr>
        <w:tc>
          <w:tcPr>
            <w:tcW w:w="1618" w:type="dxa"/>
            <w:gridSpan w:val="8"/>
          </w:tcPr>
          <w:p w14:paraId="064E6C69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09A1A39B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90E3246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50AB6D69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6B41D5">
              <w:rPr>
                <w:sz w:val="20"/>
              </w:rPr>
              <w:t>Razem pozycji</w:t>
            </w:r>
          </w:p>
        </w:tc>
        <w:tc>
          <w:tcPr>
            <w:tcW w:w="1272" w:type="dxa"/>
            <w:gridSpan w:val="12"/>
            <w:tcBorders>
              <w:bottom w:val="dotted" w:sz="12" w:space="0" w:color="auto"/>
            </w:tcBorders>
          </w:tcPr>
          <w:p w14:paraId="5B914802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6B41D5">
              <w:rPr>
                <w:sz w:val="20"/>
              </w:rPr>
              <w:t xml:space="preserve">    </w:t>
            </w:r>
          </w:p>
          <w:p w14:paraId="6F846005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4464A437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3FCAA52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862" w:type="dxa"/>
            <w:gridSpan w:val="12"/>
          </w:tcPr>
          <w:p w14:paraId="6F1EEB8B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03F38F2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47862B8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9701FA1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6B41D5">
              <w:rPr>
                <w:sz w:val="20"/>
              </w:rPr>
              <w:t xml:space="preserve">słownie                                            </w:t>
            </w:r>
          </w:p>
        </w:tc>
        <w:tc>
          <w:tcPr>
            <w:tcW w:w="5816" w:type="dxa"/>
            <w:gridSpan w:val="53"/>
            <w:tcBorders>
              <w:bottom w:val="dotted" w:sz="12" w:space="0" w:color="auto"/>
            </w:tcBorders>
          </w:tcPr>
          <w:p w14:paraId="5D7A6E2E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6B41D5">
              <w:rPr>
                <w:sz w:val="20"/>
              </w:rPr>
              <w:t xml:space="preserve">  </w:t>
            </w:r>
          </w:p>
          <w:p w14:paraId="3CE1BCF1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B1A4869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A58BC55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6689" w:type="dxa"/>
            <w:gridSpan w:val="39"/>
          </w:tcPr>
          <w:p w14:paraId="393E0111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  <w:tab w:val="left" w:pos="87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       </w:t>
            </w:r>
          </w:p>
        </w:tc>
      </w:tr>
      <w:tr w:rsidR="006D13DC" w14:paraId="3C3998A7" w14:textId="77777777" w:rsidTr="006B41D5">
        <w:trPr>
          <w:gridBefore w:val="1"/>
          <w:gridAfter w:val="2"/>
          <w:wAfter w:w="712" w:type="dxa"/>
        </w:trPr>
        <w:tc>
          <w:tcPr>
            <w:tcW w:w="3185" w:type="dxa"/>
            <w:gridSpan w:val="26"/>
          </w:tcPr>
          <w:p w14:paraId="2C7AED10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12"/>
              </w:rPr>
            </w:pPr>
          </w:p>
        </w:tc>
        <w:tc>
          <w:tcPr>
            <w:tcW w:w="3189" w:type="dxa"/>
            <w:gridSpan w:val="32"/>
          </w:tcPr>
          <w:p w14:paraId="02E54B51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12"/>
              </w:rPr>
            </w:pPr>
          </w:p>
        </w:tc>
        <w:tc>
          <w:tcPr>
            <w:tcW w:w="3194" w:type="dxa"/>
            <w:gridSpan w:val="27"/>
          </w:tcPr>
          <w:p w14:paraId="3187275C" w14:textId="77777777" w:rsidR="006D13DC" w:rsidRPr="006B41D5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12"/>
              </w:rPr>
            </w:pPr>
          </w:p>
        </w:tc>
        <w:tc>
          <w:tcPr>
            <w:tcW w:w="3305" w:type="dxa"/>
            <w:gridSpan w:val="26"/>
          </w:tcPr>
          <w:p w14:paraId="28FDD276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12"/>
              </w:rPr>
            </w:pPr>
          </w:p>
        </w:tc>
        <w:tc>
          <w:tcPr>
            <w:tcW w:w="3384" w:type="dxa"/>
            <w:gridSpan w:val="13"/>
          </w:tcPr>
          <w:p w14:paraId="2C7FC1C6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12"/>
              </w:rPr>
            </w:pPr>
          </w:p>
        </w:tc>
      </w:tr>
      <w:tr w:rsidR="006D13DC" w14:paraId="31C2C69F" w14:textId="77777777" w:rsidTr="004C65BF">
        <w:trPr>
          <w:gridBefore w:val="1"/>
          <w:gridAfter w:val="2"/>
          <w:wAfter w:w="712" w:type="dxa"/>
          <w:cantSplit/>
          <w:trHeight w:val="554"/>
        </w:trPr>
        <w:tc>
          <w:tcPr>
            <w:tcW w:w="16257" w:type="dxa"/>
            <w:gridSpan w:val="124"/>
            <w:tcBorders>
              <w:bottom w:val="dotted" w:sz="12" w:space="0" w:color="auto"/>
            </w:tcBorders>
          </w:tcPr>
          <w:p w14:paraId="08A222B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</w:p>
          <w:p w14:paraId="4F19F34F" w14:textId="77777777" w:rsidR="00C779D2" w:rsidRDefault="00C779D2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1980613" w14:textId="77777777" w:rsidR="00C779D2" w:rsidRDefault="00C779D2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02DE1B7" w14:textId="77777777" w:rsidR="00C779D2" w:rsidRDefault="00C779D2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B390903" w14:textId="77777777" w:rsidR="00C779D2" w:rsidRDefault="00C779D2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061BA8A3" w14:textId="77777777" w:rsidR="006D13DC" w:rsidRPr="00D9702D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b/>
                <w:sz w:val="20"/>
              </w:rPr>
            </w:pPr>
          </w:p>
          <w:p w14:paraId="6E212218" w14:textId="77777777" w:rsidR="006D13DC" w:rsidRPr="008D1B1E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 w:rsidRPr="00D9702D">
              <w:rPr>
                <w:b/>
                <w:sz w:val="20"/>
              </w:rPr>
              <w:t>Wnioski (orzeczenie):</w:t>
            </w:r>
            <w:r>
              <w:rPr>
                <w:b/>
                <w:sz w:val="20"/>
              </w:rPr>
              <w:t xml:space="preserve"> </w:t>
            </w:r>
          </w:p>
          <w:p w14:paraId="0825EB5B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6D13DC" w14:paraId="68B03D81" w14:textId="77777777" w:rsidTr="004C65BF">
        <w:trPr>
          <w:gridBefore w:val="1"/>
          <w:gridAfter w:val="2"/>
          <w:wAfter w:w="712" w:type="dxa"/>
          <w:cantSplit/>
          <w:trHeight w:val="352"/>
        </w:trPr>
        <w:tc>
          <w:tcPr>
            <w:tcW w:w="16257" w:type="dxa"/>
            <w:gridSpan w:val="124"/>
          </w:tcPr>
          <w:p w14:paraId="184A7CF5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18"/>
                <w:szCs w:val="18"/>
              </w:rPr>
            </w:pPr>
          </w:p>
          <w:p w14:paraId="7CA88982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12"/>
              </w:rPr>
            </w:pPr>
          </w:p>
        </w:tc>
      </w:tr>
      <w:tr w:rsidR="006D13DC" w14:paraId="7920CCE4" w14:textId="77777777" w:rsidTr="004C65BF">
        <w:trPr>
          <w:gridBefore w:val="1"/>
          <w:gridAfter w:val="2"/>
          <w:wAfter w:w="712" w:type="dxa"/>
          <w:cantSplit/>
        </w:trPr>
        <w:tc>
          <w:tcPr>
            <w:tcW w:w="1784" w:type="dxa"/>
            <w:gridSpan w:val="12"/>
          </w:tcPr>
          <w:p w14:paraId="4C3472AD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3203782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55FE35D7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4645B1D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908317D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A5F6CF6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9E4106E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 xml:space="preserve">Wydrukowano w </w:t>
            </w:r>
          </w:p>
        </w:tc>
        <w:tc>
          <w:tcPr>
            <w:tcW w:w="1118" w:type="dxa"/>
            <w:gridSpan w:val="9"/>
            <w:tcBorders>
              <w:bottom w:val="dotted" w:sz="12" w:space="0" w:color="auto"/>
            </w:tcBorders>
          </w:tcPr>
          <w:p w14:paraId="7D57178F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469" w:type="dxa"/>
            <w:gridSpan w:val="7"/>
          </w:tcPr>
          <w:p w14:paraId="112FD3B8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2D9FC9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2FBC9A14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716FCE1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942974E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6859" w:type="dxa"/>
            <w:gridSpan w:val="60"/>
          </w:tcPr>
          <w:p w14:paraId="3AB37FDA" w14:textId="77777777" w:rsidR="006D13DC" w:rsidRPr="00E75ACE" w:rsidRDefault="006D13DC" w:rsidP="006D13DC">
            <w:pPr>
              <w:pStyle w:val="Stopka"/>
              <w:tabs>
                <w:tab w:val="clear" w:pos="4536"/>
                <w:tab w:val="clear" w:pos="9072"/>
              </w:tabs>
              <w:ind w:firstLine="30"/>
              <w:rPr>
                <w:sz w:val="18"/>
                <w:szCs w:val="18"/>
              </w:rPr>
            </w:pPr>
          </w:p>
        </w:tc>
        <w:tc>
          <w:tcPr>
            <w:tcW w:w="1186" w:type="dxa"/>
            <w:gridSpan w:val="15"/>
          </w:tcPr>
          <w:p w14:paraId="133C92FC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15DF774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8EFE5A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664A82CC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5388B65B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EC8B0A1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  <w:p w14:paraId="342CD5B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Przyjął:</w:t>
            </w:r>
          </w:p>
        </w:tc>
        <w:tc>
          <w:tcPr>
            <w:tcW w:w="4841" w:type="dxa"/>
            <w:gridSpan w:val="21"/>
            <w:tcBorders>
              <w:bottom w:val="dotted" w:sz="12" w:space="0" w:color="auto"/>
            </w:tcBorders>
          </w:tcPr>
          <w:p w14:paraId="370FEDC1" w14:textId="77777777" w:rsidR="006D13DC" w:rsidRDefault="006D13DC" w:rsidP="005720C2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</w:tr>
      <w:tr w:rsidR="006D13DC" w14:paraId="2711FC82" w14:textId="77777777" w:rsidTr="004C65BF">
        <w:trPr>
          <w:gridBefore w:val="1"/>
          <w:cantSplit/>
        </w:trPr>
        <w:tc>
          <w:tcPr>
            <w:tcW w:w="2902" w:type="dxa"/>
            <w:gridSpan w:val="21"/>
          </w:tcPr>
          <w:p w14:paraId="7A61477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2928" w:type="dxa"/>
            <w:gridSpan w:val="32"/>
          </w:tcPr>
          <w:p w14:paraId="01000EE2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2600" w:type="dxa"/>
            <w:gridSpan w:val="22"/>
          </w:tcPr>
          <w:p w14:paraId="7A479571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867" w:type="dxa"/>
            <w:gridSpan w:val="16"/>
          </w:tcPr>
          <w:p w14:paraId="273D09BD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6672" w:type="dxa"/>
            <w:gridSpan w:val="35"/>
          </w:tcPr>
          <w:p w14:paraId="6BAB561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(stanowisko, podpis, pieczęć)</w:t>
            </w:r>
          </w:p>
        </w:tc>
      </w:tr>
      <w:tr w:rsidR="006D13DC" w14:paraId="571F1E70" w14:textId="77777777" w:rsidTr="004C65BF">
        <w:trPr>
          <w:gridAfter w:val="1"/>
          <w:cantSplit/>
        </w:trPr>
        <w:tc>
          <w:tcPr>
            <w:tcW w:w="1234" w:type="dxa"/>
            <w:gridSpan w:val="7"/>
          </w:tcPr>
          <w:p w14:paraId="7810C66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 xml:space="preserve">Egz. Nr 1   </w:t>
            </w:r>
          </w:p>
        </w:tc>
        <w:tc>
          <w:tcPr>
            <w:tcW w:w="4605" w:type="dxa"/>
            <w:gridSpan w:val="46"/>
            <w:tcBorders>
              <w:bottom w:val="dotted" w:sz="12" w:space="0" w:color="auto"/>
            </w:tcBorders>
          </w:tcPr>
          <w:p w14:paraId="3697C8E3" w14:textId="77777777" w:rsidR="006D13DC" w:rsidRDefault="006D13DC" w:rsidP="005720C2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2600" w:type="dxa"/>
            <w:gridSpan w:val="22"/>
          </w:tcPr>
          <w:p w14:paraId="78028F4B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867" w:type="dxa"/>
            <w:gridSpan w:val="16"/>
          </w:tcPr>
          <w:p w14:paraId="1540207E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3384" w:type="dxa"/>
            <w:gridSpan w:val="25"/>
          </w:tcPr>
          <w:p w14:paraId="582B3925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3279" w:type="dxa"/>
            <w:gridSpan w:val="10"/>
          </w:tcPr>
          <w:p w14:paraId="0D3C233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</w:tr>
      <w:tr w:rsidR="006D13DC" w14:paraId="253ADDA6" w14:textId="77777777" w:rsidTr="004C65BF">
        <w:trPr>
          <w:gridAfter w:val="1"/>
          <w:cantSplit/>
        </w:trPr>
        <w:tc>
          <w:tcPr>
            <w:tcW w:w="2911" w:type="dxa"/>
            <w:gridSpan w:val="20"/>
          </w:tcPr>
          <w:p w14:paraId="5FDF9064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2928" w:type="dxa"/>
            <w:gridSpan w:val="33"/>
          </w:tcPr>
          <w:p w14:paraId="1EB3472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2600" w:type="dxa"/>
            <w:gridSpan w:val="22"/>
          </w:tcPr>
          <w:p w14:paraId="5EBCD86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1867" w:type="dxa"/>
            <w:gridSpan w:val="16"/>
          </w:tcPr>
          <w:p w14:paraId="0DC64388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3384" w:type="dxa"/>
            <w:gridSpan w:val="25"/>
          </w:tcPr>
          <w:p w14:paraId="0A196BA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3279" w:type="dxa"/>
            <w:gridSpan w:val="10"/>
          </w:tcPr>
          <w:p w14:paraId="0C43EF2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</w:tr>
      <w:tr w:rsidR="006D13DC" w14:paraId="2738E39B" w14:textId="77777777" w:rsidTr="004C65BF">
        <w:trPr>
          <w:gridAfter w:val="1"/>
          <w:cantSplit/>
        </w:trPr>
        <w:tc>
          <w:tcPr>
            <w:tcW w:w="2911" w:type="dxa"/>
            <w:gridSpan w:val="20"/>
          </w:tcPr>
          <w:p w14:paraId="5E55F668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2928" w:type="dxa"/>
            <w:gridSpan w:val="33"/>
          </w:tcPr>
          <w:p w14:paraId="22DACA1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2600" w:type="dxa"/>
            <w:gridSpan w:val="22"/>
          </w:tcPr>
          <w:p w14:paraId="3E88048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1867" w:type="dxa"/>
            <w:gridSpan w:val="16"/>
          </w:tcPr>
          <w:p w14:paraId="0321F0DB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3384" w:type="dxa"/>
            <w:gridSpan w:val="25"/>
          </w:tcPr>
          <w:p w14:paraId="4821BE2D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  <w:tc>
          <w:tcPr>
            <w:tcW w:w="3279" w:type="dxa"/>
            <w:gridSpan w:val="10"/>
          </w:tcPr>
          <w:p w14:paraId="51899C2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2"/>
              </w:rPr>
            </w:pPr>
          </w:p>
        </w:tc>
      </w:tr>
      <w:tr w:rsidR="006D13DC" w14:paraId="26B3C05D" w14:textId="77777777" w:rsidTr="004C65BF">
        <w:trPr>
          <w:gridAfter w:val="3"/>
          <w:wAfter w:w="734" w:type="dxa"/>
          <w:cantSplit/>
        </w:trPr>
        <w:tc>
          <w:tcPr>
            <w:tcW w:w="1234" w:type="dxa"/>
            <w:gridSpan w:val="7"/>
          </w:tcPr>
          <w:p w14:paraId="4C807DCF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Egz. Nr 2</w:t>
            </w:r>
          </w:p>
        </w:tc>
        <w:tc>
          <w:tcPr>
            <w:tcW w:w="4605" w:type="dxa"/>
            <w:gridSpan w:val="46"/>
            <w:tcBorders>
              <w:bottom w:val="dotted" w:sz="12" w:space="0" w:color="auto"/>
            </w:tcBorders>
          </w:tcPr>
          <w:p w14:paraId="7867597E" w14:textId="77777777" w:rsidR="006D13DC" w:rsidRDefault="006D13DC" w:rsidP="005720C2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622" w:type="dxa"/>
            <w:gridSpan w:val="12"/>
          </w:tcPr>
          <w:p w14:paraId="2FE13B2C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Data wydania</w:t>
            </w:r>
          </w:p>
        </w:tc>
        <w:tc>
          <w:tcPr>
            <w:tcW w:w="1882" w:type="dxa"/>
            <w:gridSpan w:val="18"/>
            <w:tcBorders>
              <w:bottom w:val="dotted" w:sz="12" w:space="0" w:color="auto"/>
            </w:tcBorders>
          </w:tcPr>
          <w:p w14:paraId="6EA7DF5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963" w:type="dxa"/>
            <w:gridSpan w:val="8"/>
          </w:tcPr>
          <w:p w14:paraId="392F52E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020" w:type="dxa"/>
            <w:gridSpan w:val="10"/>
          </w:tcPr>
          <w:p w14:paraId="678C93E0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Wydał:</w:t>
            </w:r>
          </w:p>
        </w:tc>
        <w:tc>
          <w:tcPr>
            <w:tcW w:w="4909" w:type="dxa"/>
            <w:gridSpan w:val="23"/>
            <w:tcBorders>
              <w:bottom w:val="dotted" w:sz="12" w:space="0" w:color="auto"/>
            </w:tcBorders>
          </w:tcPr>
          <w:p w14:paraId="1711F36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</w:tr>
      <w:tr w:rsidR="005720C2" w14:paraId="049D5803" w14:textId="77777777" w:rsidTr="005720C2">
        <w:trPr>
          <w:gridAfter w:val="3"/>
          <w:wAfter w:w="734" w:type="dxa"/>
          <w:cantSplit/>
          <w:trHeight w:val="455"/>
        </w:trPr>
        <w:tc>
          <w:tcPr>
            <w:tcW w:w="1234" w:type="dxa"/>
            <w:gridSpan w:val="7"/>
            <w:vAlign w:val="bottom"/>
          </w:tcPr>
          <w:p w14:paraId="58E7729F" w14:textId="77777777" w:rsidR="005720C2" w:rsidRDefault="005720C2" w:rsidP="005720C2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Egz. Nr 3</w:t>
            </w:r>
          </w:p>
        </w:tc>
        <w:tc>
          <w:tcPr>
            <w:tcW w:w="4605" w:type="dxa"/>
            <w:gridSpan w:val="46"/>
            <w:tcBorders>
              <w:bottom w:val="dotted" w:sz="12" w:space="0" w:color="auto"/>
            </w:tcBorders>
            <w:vAlign w:val="bottom"/>
          </w:tcPr>
          <w:p w14:paraId="42251880" w14:textId="77777777" w:rsidR="005720C2" w:rsidRDefault="005720C2" w:rsidP="005720C2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622" w:type="dxa"/>
            <w:gridSpan w:val="12"/>
          </w:tcPr>
          <w:p w14:paraId="2429BF11" w14:textId="77777777" w:rsidR="005720C2" w:rsidRDefault="005720C2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882" w:type="dxa"/>
            <w:gridSpan w:val="18"/>
            <w:tcBorders>
              <w:bottom w:val="dotted" w:sz="12" w:space="0" w:color="auto"/>
            </w:tcBorders>
          </w:tcPr>
          <w:p w14:paraId="7093BD79" w14:textId="77777777" w:rsidR="005720C2" w:rsidRDefault="005720C2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963" w:type="dxa"/>
            <w:gridSpan w:val="8"/>
          </w:tcPr>
          <w:p w14:paraId="6ED8C40A" w14:textId="77777777" w:rsidR="005720C2" w:rsidRDefault="005720C2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020" w:type="dxa"/>
            <w:gridSpan w:val="10"/>
          </w:tcPr>
          <w:p w14:paraId="0CE5A1DB" w14:textId="77777777" w:rsidR="005720C2" w:rsidRDefault="005720C2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4909" w:type="dxa"/>
            <w:gridSpan w:val="23"/>
            <w:tcBorders>
              <w:bottom w:val="dotted" w:sz="12" w:space="0" w:color="auto"/>
            </w:tcBorders>
          </w:tcPr>
          <w:p w14:paraId="607F0987" w14:textId="77777777" w:rsidR="005720C2" w:rsidRDefault="005720C2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</w:tr>
      <w:tr w:rsidR="006D13DC" w14:paraId="775CC058" w14:textId="77777777" w:rsidTr="005720C2">
        <w:trPr>
          <w:gridAfter w:val="3"/>
          <w:wAfter w:w="734" w:type="dxa"/>
          <w:cantSplit/>
        </w:trPr>
        <w:tc>
          <w:tcPr>
            <w:tcW w:w="1234" w:type="dxa"/>
            <w:gridSpan w:val="7"/>
          </w:tcPr>
          <w:p w14:paraId="23462802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  <w:p w14:paraId="5579A20D" w14:textId="77777777" w:rsidR="006D13DC" w:rsidRDefault="005720C2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Egz. Nr 4</w:t>
            </w:r>
          </w:p>
        </w:tc>
        <w:tc>
          <w:tcPr>
            <w:tcW w:w="4605" w:type="dxa"/>
            <w:gridSpan w:val="46"/>
            <w:tcBorders>
              <w:bottom w:val="dotted" w:sz="12" w:space="0" w:color="auto"/>
            </w:tcBorders>
            <w:vAlign w:val="bottom"/>
          </w:tcPr>
          <w:p w14:paraId="364AB7F2" w14:textId="77777777" w:rsidR="006D13DC" w:rsidRDefault="006D13DC" w:rsidP="005720C2">
            <w:pPr>
              <w:pStyle w:val="Stopka"/>
              <w:tabs>
                <w:tab w:val="clear" w:pos="4536"/>
                <w:tab w:val="clear" w:pos="9072"/>
              </w:tabs>
              <w:rPr>
                <w:sz w:val="20"/>
              </w:rPr>
            </w:pPr>
          </w:p>
        </w:tc>
        <w:tc>
          <w:tcPr>
            <w:tcW w:w="1622" w:type="dxa"/>
            <w:gridSpan w:val="12"/>
          </w:tcPr>
          <w:p w14:paraId="6B7F95F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882" w:type="dxa"/>
            <w:gridSpan w:val="18"/>
          </w:tcPr>
          <w:p w14:paraId="18A99A93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963" w:type="dxa"/>
            <w:gridSpan w:val="8"/>
          </w:tcPr>
          <w:p w14:paraId="3D9BAB88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020" w:type="dxa"/>
            <w:gridSpan w:val="10"/>
          </w:tcPr>
          <w:p w14:paraId="181047BE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4909" w:type="dxa"/>
            <w:gridSpan w:val="23"/>
          </w:tcPr>
          <w:p w14:paraId="439CF481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</w:tr>
      <w:tr w:rsidR="006D13DC" w14:paraId="07F3FB51" w14:textId="77777777" w:rsidTr="004C65BF">
        <w:trPr>
          <w:gridAfter w:val="3"/>
          <w:wAfter w:w="734" w:type="dxa"/>
          <w:cantSplit/>
        </w:trPr>
        <w:tc>
          <w:tcPr>
            <w:tcW w:w="1234" w:type="dxa"/>
            <w:gridSpan w:val="7"/>
          </w:tcPr>
          <w:p w14:paraId="3C4BD4BF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4605" w:type="dxa"/>
            <w:gridSpan w:val="46"/>
          </w:tcPr>
          <w:p w14:paraId="442D8911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622" w:type="dxa"/>
            <w:gridSpan w:val="12"/>
          </w:tcPr>
          <w:p w14:paraId="21F01750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882" w:type="dxa"/>
            <w:gridSpan w:val="18"/>
          </w:tcPr>
          <w:p w14:paraId="12BB0C24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963" w:type="dxa"/>
            <w:gridSpan w:val="8"/>
          </w:tcPr>
          <w:p w14:paraId="2CCD7DC6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1020" w:type="dxa"/>
            <w:gridSpan w:val="10"/>
          </w:tcPr>
          <w:p w14:paraId="625ECD59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  <w:tc>
          <w:tcPr>
            <w:tcW w:w="4909" w:type="dxa"/>
            <w:gridSpan w:val="23"/>
          </w:tcPr>
          <w:p w14:paraId="69F8C6E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20"/>
              </w:rPr>
            </w:pPr>
          </w:p>
        </w:tc>
      </w:tr>
      <w:tr w:rsidR="006D13DC" w14:paraId="50D9CC7D" w14:textId="77777777" w:rsidTr="004C65BF">
        <w:trPr>
          <w:gridAfter w:val="1"/>
          <w:cantSplit/>
          <w:trHeight w:val="254"/>
        </w:trPr>
        <w:tc>
          <w:tcPr>
            <w:tcW w:w="1234" w:type="dxa"/>
            <w:gridSpan w:val="7"/>
          </w:tcPr>
          <w:p w14:paraId="35FD1304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6"/>
              </w:rPr>
            </w:pPr>
          </w:p>
        </w:tc>
        <w:tc>
          <w:tcPr>
            <w:tcW w:w="4605" w:type="dxa"/>
            <w:gridSpan w:val="46"/>
          </w:tcPr>
          <w:p w14:paraId="48CF49F5" w14:textId="77777777" w:rsidR="006D13DC" w:rsidRPr="00817351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b/>
                <w:sz w:val="16"/>
              </w:rPr>
            </w:pPr>
          </w:p>
        </w:tc>
        <w:tc>
          <w:tcPr>
            <w:tcW w:w="2600" w:type="dxa"/>
            <w:gridSpan w:val="22"/>
          </w:tcPr>
          <w:p w14:paraId="53551D1C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6"/>
              </w:rPr>
            </w:pPr>
          </w:p>
        </w:tc>
        <w:tc>
          <w:tcPr>
            <w:tcW w:w="1867" w:type="dxa"/>
            <w:gridSpan w:val="16"/>
          </w:tcPr>
          <w:p w14:paraId="034AA49A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6"/>
              </w:rPr>
            </w:pPr>
          </w:p>
        </w:tc>
        <w:tc>
          <w:tcPr>
            <w:tcW w:w="6663" w:type="dxa"/>
            <w:gridSpan w:val="35"/>
          </w:tcPr>
          <w:p w14:paraId="61994ADC" w14:textId="77777777" w:rsidR="006D13DC" w:rsidRDefault="006D13DC" w:rsidP="006D13D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sz w:val="16"/>
              </w:rPr>
            </w:pPr>
          </w:p>
        </w:tc>
      </w:tr>
    </w:tbl>
    <w:p w14:paraId="4E86BDD6" w14:textId="77777777" w:rsidR="00C256D7" w:rsidRPr="006609B3" w:rsidRDefault="00C256D7" w:rsidP="00E216BC">
      <w:pPr>
        <w:pStyle w:val="Stopka"/>
        <w:tabs>
          <w:tab w:val="clear" w:pos="4536"/>
          <w:tab w:val="clear" w:pos="9072"/>
        </w:tabs>
        <w:jc w:val="both"/>
        <w:rPr>
          <w:sz w:val="20"/>
        </w:rPr>
      </w:pPr>
    </w:p>
    <w:p w14:paraId="222DA032" w14:textId="77777777" w:rsidR="00DB5187" w:rsidRDefault="00DB5187" w:rsidP="00E216BC">
      <w:pPr>
        <w:pStyle w:val="Stopka"/>
        <w:tabs>
          <w:tab w:val="clear" w:pos="4536"/>
          <w:tab w:val="clear" w:pos="9072"/>
        </w:tabs>
        <w:jc w:val="both"/>
        <w:rPr>
          <w:sz w:val="4"/>
          <w:szCs w:val="4"/>
        </w:rPr>
      </w:pPr>
    </w:p>
    <w:p w14:paraId="4B6775C1" w14:textId="77777777" w:rsidR="005B4573" w:rsidRDefault="005B4573" w:rsidP="00E216BC">
      <w:pPr>
        <w:pStyle w:val="Stopka"/>
        <w:tabs>
          <w:tab w:val="clear" w:pos="4536"/>
          <w:tab w:val="clear" w:pos="9072"/>
        </w:tabs>
        <w:jc w:val="both"/>
        <w:rPr>
          <w:sz w:val="4"/>
          <w:szCs w:val="4"/>
        </w:rPr>
      </w:pPr>
    </w:p>
    <w:p w14:paraId="5B1D53EA" w14:textId="77777777" w:rsidR="005B4573" w:rsidRDefault="005B4573">
      <w:pPr>
        <w:pStyle w:val="Stopka"/>
        <w:tabs>
          <w:tab w:val="clear" w:pos="4536"/>
          <w:tab w:val="clear" w:pos="9072"/>
        </w:tabs>
        <w:rPr>
          <w:sz w:val="4"/>
          <w:szCs w:val="4"/>
        </w:rPr>
      </w:pPr>
    </w:p>
    <w:sectPr w:rsidR="005B4573">
      <w:pgSz w:w="16840" w:h="11907" w:orient="landscape" w:code="9"/>
      <w:pgMar w:top="397" w:right="851" w:bottom="397" w:left="39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706FE" w14:textId="77777777" w:rsidR="008C5F8F" w:rsidRDefault="008C5F8F" w:rsidP="00947E48">
      <w:r>
        <w:separator/>
      </w:r>
    </w:p>
  </w:endnote>
  <w:endnote w:type="continuationSeparator" w:id="0">
    <w:p w14:paraId="63DC5843" w14:textId="77777777" w:rsidR="008C5F8F" w:rsidRDefault="008C5F8F" w:rsidP="0094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C7172" w14:textId="77777777" w:rsidR="008C5F8F" w:rsidRDefault="008C5F8F" w:rsidP="00947E48">
      <w:r>
        <w:separator/>
      </w:r>
    </w:p>
  </w:footnote>
  <w:footnote w:type="continuationSeparator" w:id="0">
    <w:p w14:paraId="52850BB5" w14:textId="77777777" w:rsidR="008C5F8F" w:rsidRDefault="008C5F8F" w:rsidP="00947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B4FB8"/>
    <w:multiLevelType w:val="hybridMultilevel"/>
    <w:tmpl w:val="36002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806"/>
    <w:multiLevelType w:val="hybridMultilevel"/>
    <w:tmpl w:val="DAB27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87452">
    <w:abstractNumId w:val="0"/>
  </w:num>
  <w:num w:numId="2" w16cid:durableId="781846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32A"/>
    <w:rsid w:val="00001A11"/>
    <w:rsid w:val="00001DAA"/>
    <w:rsid w:val="00007A56"/>
    <w:rsid w:val="00007C51"/>
    <w:rsid w:val="0003599C"/>
    <w:rsid w:val="00037438"/>
    <w:rsid w:val="00040E34"/>
    <w:rsid w:val="0005278D"/>
    <w:rsid w:val="000617A3"/>
    <w:rsid w:val="00091F74"/>
    <w:rsid w:val="00097777"/>
    <w:rsid w:val="000B7E1B"/>
    <w:rsid w:val="000C0998"/>
    <w:rsid w:val="000C1D7A"/>
    <w:rsid w:val="000C6343"/>
    <w:rsid w:val="000E46AA"/>
    <w:rsid w:val="000E7459"/>
    <w:rsid w:val="000F2CAF"/>
    <w:rsid w:val="0012464D"/>
    <w:rsid w:val="00131907"/>
    <w:rsid w:val="00134213"/>
    <w:rsid w:val="00134C11"/>
    <w:rsid w:val="0014137F"/>
    <w:rsid w:val="0014231D"/>
    <w:rsid w:val="00162EA0"/>
    <w:rsid w:val="001634B3"/>
    <w:rsid w:val="00171683"/>
    <w:rsid w:val="00180DFF"/>
    <w:rsid w:val="00195C5D"/>
    <w:rsid w:val="001C7D24"/>
    <w:rsid w:val="001D7AC1"/>
    <w:rsid w:val="001E1341"/>
    <w:rsid w:val="001E1C4D"/>
    <w:rsid w:val="0020629F"/>
    <w:rsid w:val="00223264"/>
    <w:rsid w:val="00246CC8"/>
    <w:rsid w:val="0025297E"/>
    <w:rsid w:val="00257C5A"/>
    <w:rsid w:val="00262DB1"/>
    <w:rsid w:val="002809C4"/>
    <w:rsid w:val="00291D9F"/>
    <w:rsid w:val="002A4AE4"/>
    <w:rsid w:val="002B0A15"/>
    <w:rsid w:val="002B505E"/>
    <w:rsid w:val="002C002F"/>
    <w:rsid w:val="002D631D"/>
    <w:rsid w:val="002F0DF7"/>
    <w:rsid w:val="002F1F2E"/>
    <w:rsid w:val="003020E9"/>
    <w:rsid w:val="00305C3A"/>
    <w:rsid w:val="003174BC"/>
    <w:rsid w:val="003234AC"/>
    <w:rsid w:val="00330E8B"/>
    <w:rsid w:val="0033152E"/>
    <w:rsid w:val="00334F76"/>
    <w:rsid w:val="0033567E"/>
    <w:rsid w:val="00344E9B"/>
    <w:rsid w:val="00350BFC"/>
    <w:rsid w:val="00360765"/>
    <w:rsid w:val="00363444"/>
    <w:rsid w:val="003737DF"/>
    <w:rsid w:val="00382135"/>
    <w:rsid w:val="003A68AB"/>
    <w:rsid w:val="003A6FBF"/>
    <w:rsid w:val="003B2445"/>
    <w:rsid w:val="003B3E42"/>
    <w:rsid w:val="003C2838"/>
    <w:rsid w:val="003C6A73"/>
    <w:rsid w:val="003E03AF"/>
    <w:rsid w:val="003E32B1"/>
    <w:rsid w:val="003E7636"/>
    <w:rsid w:val="003F4329"/>
    <w:rsid w:val="003F7152"/>
    <w:rsid w:val="00406A82"/>
    <w:rsid w:val="00412C43"/>
    <w:rsid w:val="0041643B"/>
    <w:rsid w:val="0043260F"/>
    <w:rsid w:val="0044110D"/>
    <w:rsid w:val="00443367"/>
    <w:rsid w:val="00444275"/>
    <w:rsid w:val="00445105"/>
    <w:rsid w:val="004514B4"/>
    <w:rsid w:val="00460B5A"/>
    <w:rsid w:val="00460CF7"/>
    <w:rsid w:val="004739A7"/>
    <w:rsid w:val="00475890"/>
    <w:rsid w:val="00477988"/>
    <w:rsid w:val="00477A72"/>
    <w:rsid w:val="004A3A84"/>
    <w:rsid w:val="004C65BF"/>
    <w:rsid w:val="004E00AC"/>
    <w:rsid w:val="004E6E2F"/>
    <w:rsid w:val="004F0771"/>
    <w:rsid w:val="00504912"/>
    <w:rsid w:val="005065C1"/>
    <w:rsid w:val="00514F19"/>
    <w:rsid w:val="00526165"/>
    <w:rsid w:val="005261AA"/>
    <w:rsid w:val="005270C8"/>
    <w:rsid w:val="005371E8"/>
    <w:rsid w:val="00551E36"/>
    <w:rsid w:val="00555360"/>
    <w:rsid w:val="005615CC"/>
    <w:rsid w:val="00566FD4"/>
    <w:rsid w:val="00571A84"/>
    <w:rsid w:val="005720C2"/>
    <w:rsid w:val="00573701"/>
    <w:rsid w:val="00594860"/>
    <w:rsid w:val="005A2F67"/>
    <w:rsid w:val="005B3E29"/>
    <w:rsid w:val="005B4573"/>
    <w:rsid w:val="005C1C2A"/>
    <w:rsid w:val="005C7899"/>
    <w:rsid w:val="005D00C6"/>
    <w:rsid w:val="005D4BD5"/>
    <w:rsid w:val="005D57B7"/>
    <w:rsid w:val="005D6310"/>
    <w:rsid w:val="005F5136"/>
    <w:rsid w:val="00610AB2"/>
    <w:rsid w:val="00612B11"/>
    <w:rsid w:val="006238EA"/>
    <w:rsid w:val="00624E60"/>
    <w:rsid w:val="00627190"/>
    <w:rsid w:val="00627481"/>
    <w:rsid w:val="00630A0B"/>
    <w:rsid w:val="00637758"/>
    <w:rsid w:val="00653387"/>
    <w:rsid w:val="006534C9"/>
    <w:rsid w:val="0065705A"/>
    <w:rsid w:val="006609B3"/>
    <w:rsid w:val="0067526E"/>
    <w:rsid w:val="006858CC"/>
    <w:rsid w:val="00687A35"/>
    <w:rsid w:val="00693619"/>
    <w:rsid w:val="00697AAF"/>
    <w:rsid w:val="006A564A"/>
    <w:rsid w:val="006B35DF"/>
    <w:rsid w:val="006B381A"/>
    <w:rsid w:val="006B41D5"/>
    <w:rsid w:val="006D13DC"/>
    <w:rsid w:val="006D34DB"/>
    <w:rsid w:val="006D4900"/>
    <w:rsid w:val="006D6568"/>
    <w:rsid w:val="006F1BFA"/>
    <w:rsid w:val="00705BDD"/>
    <w:rsid w:val="00714259"/>
    <w:rsid w:val="00747F58"/>
    <w:rsid w:val="007502D2"/>
    <w:rsid w:val="0075118A"/>
    <w:rsid w:val="00755DD2"/>
    <w:rsid w:val="007665AB"/>
    <w:rsid w:val="00775D99"/>
    <w:rsid w:val="007817DA"/>
    <w:rsid w:val="00794010"/>
    <w:rsid w:val="00795C68"/>
    <w:rsid w:val="007C732A"/>
    <w:rsid w:val="007D2929"/>
    <w:rsid w:val="00800C21"/>
    <w:rsid w:val="00802857"/>
    <w:rsid w:val="008124FD"/>
    <w:rsid w:val="00817351"/>
    <w:rsid w:val="008223C8"/>
    <w:rsid w:val="00840DE0"/>
    <w:rsid w:val="008462D1"/>
    <w:rsid w:val="00852B8F"/>
    <w:rsid w:val="00855C54"/>
    <w:rsid w:val="008579AC"/>
    <w:rsid w:val="00870224"/>
    <w:rsid w:val="00883045"/>
    <w:rsid w:val="008900D3"/>
    <w:rsid w:val="00897243"/>
    <w:rsid w:val="008C5F8F"/>
    <w:rsid w:val="008C6158"/>
    <w:rsid w:val="008C63E7"/>
    <w:rsid w:val="008D1B1E"/>
    <w:rsid w:val="008D3333"/>
    <w:rsid w:val="008D4716"/>
    <w:rsid w:val="008F0D28"/>
    <w:rsid w:val="00905558"/>
    <w:rsid w:val="00911E13"/>
    <w:rsid w:val="009149F7"/>
    <w:rsid w:val="00914CDC"/>
    <w:rsid w:val="00914F74"/>
    <w:rsid w:val="009249B9"/>
    <w:rsid w:val="00935195"/>
    <w:rsid w:val="009359A4"/>
    <w:rsid w:val="00947E48"/>
    <w:rsid w:val="00963EAC"/>
    <w:rsid w:val="009858F8"/>
    <w:rsid w:val="0098635D"/>
    <w:rsid w:val="00991604"/>
    <w:rsid w:val="00994589"/>
    <w:rsid w:val="009B4FA6"/>
    <w:rsid w:val="009C3A4E"/>
    <w:rsid w:val="009C741B"/>
    <w:rsid w:val="00A04BF9"/>
    <w:rsid w:val="00A12A56"/>
    <w:rsid w:val="00A15046"/>
    <w:rsid w:val="00A42D43"/>
    <w:rsid w:val="00A50DFD"/>
    <w:rsid w:val="00A55A8A"/>
    <w:rsid w:val="00A63DEE"/>
    <w:rsid w:val="00A645A7"/>
    <w:rsid w:val="00A7797C"/>
    <w:rsid w:val="00A939F9"/>
    <w:rsid w:val="00AA6855"/>
    <w:rsid w:val="00AB6A86"/>
    <w:rsid w:val="00AC6CEA"/>
    <w:rsid w:val="00AD525E"/>
    <w:rsid w:val="00AE12EB"/>
    <w:rsid w:val="00B079A5"/>
    <w:rsid w:val="00B13997"/>
    <w:rsid w:val="00B150E0"/>
    <w:rsid w:val="00B16FFC"/>
    <w:rsid w:val="00B17E6E"/>
    <w:rsid w:val="00B52B17"/>
    <w:rsid w:val="00B70C86"/>
    <w:rsid w:val="00B82142"/>
    <w:rsid w:val="00B844D8"/>
    <w:rsid w:val="00B96DE4"/>
    <w:rsid w:val="00BA441A"/>
    <w:rsid w:val="00BB3B32"/>
    <w:rsid w:val="00BC203C"/>
    <w:rsid w:val="00BC4B9E"/>
    <w:rsid w:val="00BD4B62"/>
    <w:rsid w:val="00BE6ED1"/>
    <w:rsid w:val="00BE7BAF"/>
    <w:rsid w:val="00BE7EC4"/>
    <w:rsid w:val="00BF1A69"/>
    <w:rsid w:val="00BF7BE3"/>
    <w:rsid w:val="00C014F8"/>
    <w:rsid w:val="00C14990"/>
    <w:rsid w:val="00C15B83"/>
    <w:rsid w:val="00C21962"/>
    <w:rsid w:val="00C21989"/>
    <w:rsid w:val="00C256D7"/>
    <w:rsid w:val="00C34F55"/>
    <w:rsid w:val="00C50A83"/>
    <w:rsid w:val="00C64C77"/>
    <w:rsid w:val="00C6604C"/>
    <w:rsid w:val="00C770F8"/>
    <w:rsid w:val="00C779D2"/>
    <w:rsid w:val="00C821E6"/>
    <w:rsid w:val="00C95699"/>
    <w:rsid w:val="00C958B4"/>
    <w:rsid w:val="00C97636"/>
    <w:rsid w:val="00CA227A"/>
    <w:rsid w:val="00CB1232"/>
    <w:rsid w:val="00CB6BB0"/>
    <w:rsid w:val="00CC00AF"/>
    <w:rsid w:val="00D05426"/>
    <w:rsid w:val="00D074CD"/>
    <w:rsid w:val="00D1361E"/>
    <w:rsid w:val="00D14B71"/>
    <w:rsid w:val="00D352FE"/>
    <w:rsid w:val="00D449FC"/>
    <w:rsid w:val="00D53C86"/>
    <w:rsid w:val="00D6514B"/>
    <w:rsid w:val="00D733A4"/>
    <w:rsid w:val="00D7678D"/>
    <w:rsid w:val="00D87BF0"/>
    <w:rsid w:val="00D9702D"/>
    <w:rsid w:val="00DA7F92"/>
    <w:rsid w:val="00DB17CD"/>
    <w:rsid w:val="00DB5187"/>
    <w:rsid w:val="00DB7557"/>
    <w:rsid w:val="00DC28B4"/>
    <w:rsid w:val="00DC3B8E"/>
    <w:rsid w:val="00DC4F8D"/>
    <w:rsid w:val="00DD0E89"/>
    <w:rsid w:val="00DD7ECB"/>
    <w:rsid w:val="00DF1197"/>
    <w:rsid w:val="00DF3371"/>
    <w:rsid w:val="00DF3A63"/>
    <w:rsid w:val="00DF44A2"/>
    <w:rsid w:val="00E01568"/>
    <w:rsid w:val="00E17C2A"/>
    <w:rsid w:val="00E202B3"/>
    <w:rsid w:val="00E214B4"/>
    <w:rsid w:val="00E216BC"/>
    <w:rsid w:val="00E21D07"/>
    <w:rsid w:val="00E25913"/>
    <w:rsid w:val="00E35FFB"/>
    <w:rsid w:val="00E4017E"/>
    <w:rsid w:val="00E462B0"/>
    <w:rsid w:val="00E509DF"/>
    <w:rsid w:val="00E50FAC"/>
    <w:rsid w:val="00E62D78"/>
    <w:rsid w:val="00E73A5A"/>
    <w:rsid w:val="00E75ACE"/>
    <w:rsid w:val="00E93A53"/>
    <w:rsid w:val="00E97082"/>
    <w:rsid w:val="00EB0BAA"/>
    <w:rsid w:val="00EB62FD"/>
    <w:rsid w:val="00EC37EF"/>
    <w:rsid w:val="00ED1B15"/>
    <w:rsid w:val="00ED301D"/>
    <w:rsid w:val="00EE51AB"/>
    <w:rsid w:val="00EF1BBB"/>
    <w:rsid w:val="00F032B2"/>
    <w:rsid w:val="00F133C6"/>
    <w:rsid w:val="00F22F28"/>
    <w:rsid w:val="00F24CB7"/>
    <w:rsid w:val="00F26082"/>
    <w:rsid w:val="00F279CD"/>
    <w:rsid w:val="00F3653B"/>
    <w:rsid w:val="00F46CC0"/>
    <w:rsid w:val="00F524E0"/>
    <w:rsid w:val="00F70ADA"/>
    <w:rsid w:val="00F71C00"/>
    <w:rsid w:val="00F83D13"/>
    <w:rsid w:val="00F94CF9"/>
    <w:rsid w:val="00FA058E"/>
    <w:rsid w:val="00FB15E0"/>
    <w:rsid w:val="00FB23E5"/>
    <w:rsid w:val="00FB4E33"/>
    <w:rsid w:val="00FC37B4"/>
    <w:rsid w:val="00FD243D"/>
    <w:rsid w:val="00FE31F8"/>
    <w:rsid w:val="00FE370D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2B03284"/>
  <w15:chartTrackingRefBased/>
  <w15:docId w15:val="{F89E19BE-DDA7-49DE-B683-5574EA522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right"/>
      <w:outlineLvl w:val="2"/>
    </w:pPr>
    <w:rPr>
      <w:b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sz w:val="40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b/>
      <w:sz w:val="28"/>
    </w:rPr>
  </w:style>
  <w:style w:type="paragraph" w:styleId="Adreszwrotnynakopercie">
    <w:name w:val="envelope return"/>
    <w:basedOn w:val="Normalny"/>
    <w:rPr>
      <w:sz w:val="20"/>
    </w:rPr>
  </w:style>
  <w:style w:type="paragraph" w:customStyle="1" w:styleId="Podpisrysunku">
    <w:name w:val="Podpis rysunku"/>
    <w:basedOn w:val="Normalny"/>
    <w:next w:val="Normalny"/>
    <w:autoRedefine/>
    <w:pPr>
      <w:spacing w:line="460" w:lineRule="exact"/>
      <w:jc w:val="center"/>
    </w:pPr>
    <w:rPr>
      <w:b/>
      <w:sz w:val="28"/>
    </w:rPr>
  </w:style>
  <w:style w:type="paragraph" w:customStyle="1" w:styleId="Podpistabeli">
    <w:name w:val="Podpis tabeli"/>
    <w:basedOn w:val="Normalny"/>
    <w:next w:val="Normalny"/>
    <w:autoRedefine/>
    <w:pPr>
      <w:spacing w:line="460" w:lineRule="exact"/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sz w:val="16"/>
    </w:rPr>
  </w:style>
  <w:style w:type="paragraph" w:styleId="Tekstpodstawowy2">
    <w:name w:val="Body Text 2"/>
    <w:basedOn w:val="Normalny"/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8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58B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47E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47E48"/>
    <w:rPr>
      <w:rFonts w:ascii="Arial" w:hAnsi="Arial"/>
      <w:sz w:val="24"/>
    </w:rPr>
  </w:style>
  <w:style w:type="paragraph" w:styleId="Akapitzlist">
    <w:name w:val="List Paragraph"/>
    <w:basedOn w:val="Normalny"/>
    <w:uiPriority w:val="34"/>
    <w:qFormat/>
    <w:rsid w:val="002809C4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809C4"/>
    <w:rPr>
      <w:rFonts w:ascii="Arial" w:hAnsi="Arial"/>
      <w:b/>
      <w:sz w:val="24"/>
    </w:rPr>
  </w:style>
  <w:style w:type="character" w:customStyle="1" w:styleId="Nagwek2Znak">
    <w:name w:val="Nagłówek 2 Znak"/>
    <w:link w:val="Nagwek2"/>
    <w:rsid w:val="002809C4"/>
    <w:rPr>
      <w:rFonts w:ascii="Arial" w:hAnsi="Arial"/>
      <w:b/>
    </w:rPr>
  </w:style>
  <w:style w:type="character" w:customStyle="1" w:styleId="StopkaZnak">
    <w:name w:val="Stopka Znak"/>
    <w:link w:val="Stopka"/>
    <w:rsid w:val="002809C4"/>
    <w:rPr>
      <w:rFonts w:ascii="Arial" w:hAnsi="Arial"/>
      <w:sz w:val="24"/>
    </w:rPr>
  </w:style>
  <w:style w:type="character" w:customStyle="1" w:styleId="Nagwek3Znak">
    <w:name w:val="Nagłówek 3 Znak"/>
    <w:link w:val="Nagwek3"/>
    <w:rsid w:val="002809C4"/>
    <w:rPr>
      <w:rFonts w:ascii="Arial" w:hAnsi="Arial"/>
      <w:b/>
      <w:sz w:val="16"/>
    </w:rPr>
  </w:style>
  <w:style w:type="character" w:styleId="Odwoaniedokomentarza">
    <w:name w:val="annotation reference"/>
    <w:uiPriority w:val="99"/>
    <w:semiHidden/>
    <w:unhideWhenUsed/>
    <w:rsid w:val="00C25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6D7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C256D7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6D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256D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je%20dokumenty\Logis-E\SZABLONY%20DOK.%20LOGIS-E\Protok&#243;&#322;%20przyj&#281;cia%20-%20przekazania%20Logis%20WZM-14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Q3Y2Z29DdnZUQzZ4QUtRQ1o5b0NtWFpsVWFYUk5n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iWibPHf3FM172BKI+zF8fz0gVoh2ptUMuqb79dUoNYs=</DigestValue>
      </Reference>
      <Reference URI="#INFO">
        <DigestMethod Algorithm="http://www.w3.org/2001/04/xmlenc#sha256"/>
        <DigestValue>UCIJhkz3HzjfXJhD4ASsIPS8hw3UodUQg6YAn+RLqac=</DigestValue>
      </Reference>
    </SignedInfo>
    <SignatureValue>CW23TgS72zEAG/y5SWFoss2LEcXp6Ep8q6m+91rWsRa5MIHg+CorGuwfiDMvL3fRDorMLb+4+iFbN6rS+OUCKQ==</SignatureValue>
    <Object Id="INFO">
      <ArrayOfString xmlns:xsd="http://www.w3.org/2001/XMLSchema" xmlns:xsi="http://www.w3.org/2001/XMLSchema-instance" xmlns="">
        <string>XCv6goCvvTC6xAKQCZ9oCmXZlUaXRNgP</string>
      </ArrayOfString>
    </Object>
  </Signature>
</WrappedLabelInfo>
</file>

<file path=customXml/itemProps1.xml><?xml version="1.0" encoding="utf-8"?>
<ds:datastoreItem xmlns:ds="http://schemas.openxmlformats.org/officeDocument/2006/customXml" ds:itemID="{8CFF5ECB-BEA3-460D-A839-CD935831E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5DFD7-F971-4580-959D-B0E69B60575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C05EDD9-CE2F-42AA-9B3B-327693EDED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Protokół przyjęcia - przekazania Logis WZM-14</Template>
  <TotalTime>1</TotalTime>
  <Pages>2</Pages>
  <Words>192</Words>
  <Characters>1048</Characters>
  <Application>Microsoft Office Word</Application>
  <DocSecurity>0</DocSecurity>
  <Lines>458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„ZATWIERDZAM”</vt:lpstr>
    </vt:vector>
  </TitlesOfParts>
  <Company>Bolesławiec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„ZATWIERDZAM”</dc:title>
  <dc:subject/>
  <dc:creator>Stępień Krzysztof</dc:creator>
  <cp:keywords/>
  <cp:lastModifiedBy>Skibiński Michał</cp:lastModifiedBy>
  <cp:revision>2</cp:revision>
  <cp:lastPrinted>2025-02-14T11:00:00Z</cp:lastPrinted>
  <dcterms:created xsi:type="dcterms:W3CDTF">2026-04-16T08:28:00Z</dcterms:created>
  <dcterms:modified xsi:type="dcterms:W3CDTF">2026-04-16T08:28:00Z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711f1591-1867-4c77-a0d8-64c8d64e9319</vt:lpwstr>
  </property>
  <property fmtid="{D5CDD505-2E9C-101B-9397-08002B2CF9AE}" pid="3" name="bjSaver">
    <vt:lpwstr>Zg0dSm6AiQYOQiBmiDBTivgcyGeXxrj9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Stępień Krzysztof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f55dd2fe-96db-454f-90ed-2c484fd5ff88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10.80.27.68</vt:lpwstr>
  </property>
</Properties>
</file>